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65570210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D83770">
              <w:rPr>
                <w:b/>
              </w:rPr>
              <w:t>5</w:t>
            </w:r>
            <w:r w:rsidR="0063051A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D83770">
                  <w:rPr>
                    <w:b/>
                  </w:rPr>
                  <w:t>Plan for håndtering av skred og flom</w:t>
                </w:r>
              </w:sdtContent>
            </w:sdt>
          </w:p>
        </w:tc>
      </w:tr>
    </w:tbl>
    <w:p w14:paraId="174FD374" w14:textId="2239BA73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>Driftskontrakt veg – 34</w:t>
      </w:r>
      <w:r w:rsidR="005B6D1A">
        <w:rPr>
          <w:b/>
          <w:sz w:val="28"/>
          <w:szCs w:val="30"/>
          <w:lang w:eastAsia="nb-NO"/>
        </w:rPr>
        <w:t>09 Valdres 2027-2033</w:t>
      </w:r>
    </w:p>
    <w:sdt>
      <w:sdtPr>
        <w:id w:val="948745477"/>
        <w:docPartObj>
          <w:docPartGallery w:val="Cover Pages"/>
          <w:docPartUnique/>
        </w:docPartObj>
      </w:sdtPr>
      <w:sdtContent>
        <w:p w14:paraId="178478B2" w14:textId="06E03B05" w:rsidR="004D577D" w:rsidRPr="00A9156D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6643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000000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48492CAD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5B6D1A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166.05pt;margin-top:63.65pt;width:302.05pt;height:24.7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000000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48492CAD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5B6D1A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4A6E0C81" w14:textId="4480199E" w:rsidR="005B6ECD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238504739" w:history="1">
            <w:r w:rsidR="005B6ECD" w:rsidRPr="00D93B9F">
              <w:rPr>
                <w:rStyle w:val="Hyperkobling"/>
              </w:rPr>
              <w:t>P5-1-Referanser</w:t>
            </w:r>
            <w:r w:rsidR="005B6ECD">
              <w:rPr>
                <w:webHidden/>
              </w:rPr>
              <w:tab/>
            </w:r>
            <w:r w:rsidR="005B6ECD">
              <w:rPr>
                <w:webHidden/>
              </w:rPr>
              <w:fldChar w:fldCharType="begin"/>
            </w:r>
            <w:r w:rsidR="005B6ECD">
              <w:rPr>
                <w:webHidden/>
              </w:rPr>
              <w:instrText xml:space="preserve"> PAGEREF _Toc238504739 \h </w:instrText>
            </w:r>
            <w:r w:rsidR="005B6ECD">
              <w:rPr>
                <w:webHidden/>
              </w:rPr>
            </w:r>
            <w:r w:rsidR="005B6ECD">
              <w:rPr>
                <w:webHidden/>
              </w:rPr>
              <w:fldChar w:fldCharType="separate"/>
            </w:r>
            <w:r w:rsidR="005B6ECD">
              <w:rPr>
                <w:webHidden/>
              </w:rPr>
              <w:t>2</w:t>
            </w:r>
            <w:r w:rsidR="005B6ECD">
              <w:rPr>
                <w:webHidden/>
              </w:rPr>
              <w:fldChar w:fldCharType="end"/>
            </w:r>
          </w:hyperlink>
        </w:p>
        <w:p w14:paraId="7AE287B4" w14:textId="64B5AA1B" w:rsidR="005B6ECD" w:rsidRDefault="005B6ECD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4740" w:history="1">
            <w:r w:rsidRPr="00D93B9F">
              <w:rPr>
                <w:rStyle w:val="Hyperkobling"/>
              </w:rPr>
              <w:t>P5-2-Oversikt over steder/strekninger med skredfare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_Toc238504740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F7CF23C" w14:textId="7E61EF46" w:rsidR="005B6ECD" w:rsidRDefault="005B6ECD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4741" w:history="1">
            <w:r w:rsidRPr="00D93B9F">
              <w:rPr>
                <w:rStyle w:val="Hyperkobling"/>
              </w:rPr>
              <w:t>P5-3-Steder/strekninger med flomfare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_Toc238504741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765CCB9" w14:textId="4A4AF4BC" w:rsidR="005B6ECD" w:rsidRDefault="005B6ECD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4742" w:history="1">
            <w:r w:rsidRPr="00D93B9F">
              <w:rPr>
                <w:rStyle w:val="Hyperkobling"/>
              </w:rPr>
              <w:t>P5-4-Overvåke flom- og skredfare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_Toc238504742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76BC8BE" w14:textId="4A084DCA" w:rsidR="005B6ECD" w:rsidRDefault="005B6ECD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4743" w:history="1">
            <w:r w:rsidRPr="00D93B9F">
              <w:rPr>
                <w:rStyle w:val="Hyperkobling"/>
              </w:rPr>
              <w:t>P5-5-Håndtering av uforutsette skred- og flomsituasjoner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_Toc238504743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D0124AB" w14:textId="12588FAB" w:rsidR="005B6ECD" w:rsidRDefault="005B6ECD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4744" w:history="1">
            <w:r w:rsidRPr="00D93B9F">
              <w:rPr>
                <w:rStyle w:val="Hyperkobling"/>
              </w:rPr>
              <w:t>P5-6-Rapportering av skred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_Toc238504744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F1461F9" w14:textId="2FE8B9DF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043DA7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_x0000_s1027" type="#_x0000_t202" style="position:absolute;margin-left:31pt;margin-top:694.2pt;width:315.25pt;height:37.8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69EDA736" w:rsidR="00A513EA" w:rsidRPr="00E4452E" w:rsidRDefault="008232E8" w:rsidP="00A513EA">
      <w:pPr>
        <w:pStyle w:val="Overskrift2"/>
      </w:pPr>
      <w:bookmarkStart w:id="0" w:name="_Toc29137926"/>
      <w:bookmarkStart w:id="1" w:name="_Toc238504739"/>
      <w:bookmarkStart w:id="2" w:name="_Hlk25882874"/>
      <w:r>
        <w:lastRenderedPageBreak/>
        <w:t>P</w:t>
      </w:r>
      <w:r w:rsidR="00BA72D3">
        <w:t>5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1"/>
    </w:p>
    <w:p w14:paraId="547840ED" w14:textId="5D7D2043" w:rsidR="0083128E" w:rsidRPr="00E4452E" w:rsidRDefault="00E4452E" w:rsidP="0083128E">
      <w:pPr>
        <w:rPr>
          <w:szCs w:val="22"/>
        </w:rPr>
      </w:pPr>
      <w:bookmarkStart w:id="3" w:name="_Hlk31995934"/>
      <w:bookmarkEnd w:id="2"/>
      <w:r>
        <w:rPr>
          <w:szCs w:val="22"/>
        </w:rPr>
        <w:t xml:space="preserve">Kontraktens kap. </w:t>
      </w:r>
      <w:r w:rsidRPr="00E4452E">
        <w:rPr>
          <w:szCs w:val="22"/>
        </w:rPr>
        <w:t>C2-17.</w:t>
      </w:r>
      <w:r w:rsidR="00DF277A">
        <w:rPr>
          <w:szCs w:val="22"/>
        </w:rPr>
        <w:t>5</w:t>
      </w:r>
      <w:r w:rsidR="00746CBD">
        <w:rPr>
          <w:szCs w:val="22"/>
        </w:rPr>
        <w:t>5</w:t>
      </w:r>
      <w:r w:rsidR="002125BF">
        <w:rPr>
          <w:szCs w:val="22"/>
        </w:rPr>
        <w:t>, D</w:t>
      </w:r>
      <w:r w:rsidR="00C726A0">
        <w:rPr>
          <w:szCs w:val="22"/>
        </w:rPr>
        <w:t>2</w:t>
      </w:r>
      <w:r w:rsidR="002125BF">
        <w:rPr>
          <w:szCs w:val="22"/>
        </w:rPr>
        <w:t>-I3</w:t>
      </w:r>
      <w:r w:rsidR="00C726A0">
        <w:rPr>
          <w:szCs w:val="22"/>
        </w:rPr>
        <w:t>, D2-I</w:t>
      </w:r>
      <w:r w:rsidR="00561AEC">
        <w:rPr>
          <w:szCs w:val="22"/>
        </w:rPr>
        <w:t>5</w:t>
      </w:r>
      <w:r w:rsidR="004936AF">
        <w:rPr>
          <w:szCs w:val="22"/>
        </w:rPr>
        <w:t xml:space="preserve">, </w:t>
      </w:r>
      <w:r w:rsidR="00785F1D">
        <w:rPr>
          <w:szCs w:val="22"/>
        </w:rPr>
        <w:t>Naturfareplan for kontraktsområde</w:t>
      </w:r>
    </w:p>
    <w:bookmarkEnd w:id="3"/>
    <w:p w14:paraId="29563E3B" w14:textId="3433845A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</w:t>
      </w:r>
      <w:proofErr w:type="gramStart"/>
      <w:r w:rsidR="0049713A">
        <w:rPr>
          <w:szCs w:val="22"/>
        </w:rPr>
        <w:t>fokus</w:t>
      </w:r>
      <w:proofErr w:type="gramEnd"/>
      <w:r w:rsidR="0049713A">
        <w:rPr>
          <w:szCs w:val="22"/>
        </w:rPr>
        <w:t xml:space="preserve"> på </w:t>
      </w:r>
      <w:r w:rsidR="00510312" w:rsidRPr="00510312">
        <w:rPr>
          <w:szCs w:val="22"/>
        </w:rPr>
        <w:t>optimaliserende tiltak for å bedre utførelse eller planen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6E5975">
        <w:rPr>
          <w:szCs w:val="22"/>
        </w:rPr>
        <w:t>2 og C2-10.3</w:t>
      </w:r>
      <w:r w:rsidR="00212E8A">
        <w:rPr>
          <w:szCs w:val="22"/>
        </w:rPr>
        <w:t>.</w:t>
      </w:r>
    </w:p>
    <w:p w14:paraId="05A07CF4" w14:textId="3439F2A4" w:rsidR="00756CD2" w:rsidRPr="00A9156D" w:rsidRDefault="008232E8" w:rsidP="00BA72D3">
      <w:pPr>
        <w:pStyle w:val="Overskrift2"/>
        <w:rPr>
          <w:highlight w:val="lightGray"/>
        </w:rPr>
      </w:pPr>
      <w:bookmarkStart w:id="4" w:name="_Toc238504740"/>
      <w:r>
        <w:t>P</w:t>
      </w:r>
      <w:r w:rsidR="00BA72D3">
        <w:t>5</w:t>
      </w:r>
      <w:r>
        <w:t>-</w:t>
      </w:r>
      <w:r w:rsidR="004E0EAE">
        <w:t>2-</w:t>
      </w:r>
      <w:r w:rsidR="00BC7E7A">
        <w:t>Oversikt over steder/strekninger med skredfare</w:t>
      </w:r>
      <w:bookmarkEnd w:id="4"/>
    </w:p>
    <w:p w14:paraId="27075D95" w14:textId="3A21E375" w:rsidR="00A91AD8" w:rsidRDefault="009E6ABA" w:rsidP="00B7120B">
      <w:pPr>
        <w:ind w:left="0"/>
      </w:pPr>
      <w:r w:rsidRPr="00E942E5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2086BD1B" wp14:editId="6B41EC49">
                <wp:simplePos x="0" y="0"/>
                <wp:positionH relativeFrom="page">
                  <wp:align>right</wp:align>
                </wp:positionH>
                <wp:positionV relativeFrom="page">
                  <wp:posOffset>9886950</wp:posOffset>
                </wp:positionV>
                <wp:extent cx="6934200" cy="529167"/>
                <wp:effectExtent l="0" t="0" r="19050" b="23495"/>
                <wp:wrapNone/>
                <wp:docPr id="10" name="Rektang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5291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CACB23" id="Rektangel 10" o:spid="_x0000_s1026" style="position:absolute;margin-left:494.8pt;margin-top:778.5pt;width:546pt;height:41.65pt;z-index:251659263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" fillcolor="white [3212]" strokecolor="white [3212]" strokeweight="1pt">
                <w10:wrap anchorx="page" anchory="page"/>
              </v:rect>
            </w:pict>
          </mc:Fallback>
        </mc:AlternateContent>
      </w:r>
      <w:r w:rsidR="00580233" w:rsidRPr="00E942E5">
        <w:rPr>
          <w:noProof/>
          <w:highlight w:val="lightGray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5AC09BA" wp14:editId="0213565A">
                <wp:simplePos x="0" y="0"/>
                <wp:positionH relativeFrom="column">
                  <wp:posOffset>3923818</wp:posOffset>
                </wp:positionH>
                <wp:positionV relativeFrom="page">
                  <wp:posOffset>9853448</wp:posOffset>
                </wp:positionV>
                <wp:extent cx="2575560" cy="593725"/>
                <wp:effectExtent l="0" t="0" r="0" b="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23988" w14:textId="77777777" w:rsidR="00F82443" w:rsidRDefault="00F82443" w:rsidP="005E0FAE">
                            <w:pPr>
                              <w:jc w:val="right"/>
                            </w:pPr>
                            <w:r>
                              <w:t>innlandetfylke.no</w:t>
                            </w:r>
                          </w:p>
                        </w:txbxContent>
                      </wps:txbx>
                      <wps:bodyPr rot="0" vert="horz" wrap="square" lIns="91440" tIns="432000" rIns="91440" bIns="0" anchor="b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AC09BA" id="_x0000_s1028" type="#_x0000_t202" style="position:absolute;margin-left:308.95pt;margin-top:775.85pt;width:202.8pt;height:46.7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" stroked="f">
                <v:textbox style="mso-fit-shape-to-text:t" inset=",12mm,,0">
                  <w:txbxContent>
                    <w:p w14:paraId="17D23988" w14:textId="77777777" w:rsidR="00F82443" w:rsidRDefault="00F82443" w:rsidP="005E0FAE">
                      <w:pPr>
                        <w:jc w:val="right"/>
                      </w:pPr>
                      <w:r>
                        <w:t>innlandetfylke.no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C70A81" w:rsidRPr="00D84C04" w14:paraId="4771789B" w14:textId="77777777" w:rsidTr="00C70A81">
        <w:tc>
          <w:tcPr>
            <w:tcW w:w="2694" w:type="dxa"/>
            <w:shd w:val="clear" w:color="auto" w:fill="F2F2F2" w:themeFill="background1" w:themeFillShade="F2"/>
          </w:tcPr>
          <w:p w14:paraId="69C973C8" w14:textId="77777777" w:rsidR="00C70A81" w:rsidRPr="00C70A81" w:rsidRDefault="00C70A81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C70A81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70E2CA22" w14:textId="77777777" w:rsidR="00C70A81" w:rsidRPr="00C70A81" w:rsidRDefault="00C70A81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C70A81">
              <w:rPr>
                <w:rFonts w:asciiTheme="minorHAnsi" w:hAnsiTheme="minorHAnsi"/>
                <w:sz w:val="18"/>
              </w:rPr>
              <w:t>Referanse skredfare i Vegkart</w:t>
            </w:r>
          </w:p>
        </w:tc>
      </w:tr>
      <w:tr w:rsidR="00C70A81" w:rsidRPr="00D84C04" w14:paraId="5E2CBE44" w14:textId="77777777" w:rsidTr="00C70A81">
        <w:trPr>
          <w:trHeight w:val="497"/>
        </w:trPr>
        <w:tc>
          <w:tcPr>
            <w:tcW w:w="2694" w:type="dxa"/>
          </w:tcPr>
          <w:p w14:paraId="672CAEB1" w14:textId="6124A9C5" w:rsidR="00C70A81" w:rsidRPr="00C70A81" w:rsidRDefault="00C70A81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</w:t>
            </w:r>
            <w:r w:rsidR="002A2863">
              <w:rPr>
                <w:rFonts w:asciiTheme="minorHAnsi" w:hAnsiTheme="minorHAnsi"/>
                <w:sz w:val="20"/>
              </w:rPr>
              <w:t>09 Valdres</w:t>
            </w:r>
          </w:p>
          <w:p w14:paraId="3836BB15" w14:textId="77777777" w:rsidR="00C70A81" w:rsidRPr="00C70A81" w:rsidRDefault="00C70A81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5529" w:type="dxa"/>
          </w:tcPr>
          <w:p w14:paraId="32EE8F0B" w14:textId="5B3D9526" w:rsidR="00280F85" w:rsidRPr="00280F85" w:rsidRDefault="00980BE9" w:rsidP="00280F85">
            <w:pPr>
              <w:ind w:left="0"/>
              <w:rPr>
                <w:sz w:val="20"/>
                <w:szCs w:val="18"/>
              </w:rPr>
            </w:pPr>
            <w:hyperlink r:id="rId17" w:anchor="/@179563,6777938,7/hva:hva%5B0%5D%5BabsoluteIntervals%5D=false&amp;hva%5B0%5D%5Bid%5D=445/hvor:kontraktsomrade%5B0%5D=3409%20VALDRES%202027-2031" w:history="1">
              <w:r w:rsidRPr="006F3EE5">
                <w:rPr>
                  <w:rStyle w:val="Hyperkobling"/>
                  <w:sz w:val="20"/>
                  <w:szCs w:val="18"/>
                </w:rPr>
                <w:t>Vegkart</w:t>
              </w:r>
            </w:hyperlink>
          </w:p>
          <w:p w14:paraId="5BFEEF3C" w14:textId="6B017B92" w:rsidR="00C70A81" w:rsidRPr="00C70A81" w:rsidRDefault="00C70A81" w:rsidP="003C1A60">
            <w:pPr>
              <w:pStyle w:val="dokumentteks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53D0BBB9" w14:textId="1393B969" w:rsidR="00BC7E7A" w:rsidRDefault="00BC7E7A" w:rsidP="00B7120B">
      <w:pPr>
        <w:ind w:left="0"/>
      </w:pPr>
    </w:p>
    <w:p w14:paraId="60FA63E9" w14:textId="09C06A1E" w:rsidR="00BC7E7A" w:rsidRDefault="00BC7E7A" w:rsidP="00BC7E7A">
      <w:pPr>
        <w:pStyle w:val="Overskrift2"/>
      </w:pPr>
      <w:bookmarkStart w:id="5" w:name="_Toc238504741"/>
      <w:r>
        <w:t>P5-3-</w:t>
      </w:r>
      <w:r w:rsidR="00602CE3">
        <w:t>Steder/strekninger med flomfare</w:t>
      </w:r>
      <w:bookmarkEnd w:id="5"/>
    </w:p>
    <w:p w14:paraId="4BD3CB75" w14:textId="77777777" w:rsidR="003A1678" w:rsidRDefault="003A1678" w:rsidP="003A1678">
      <w:pPr>
        <w:spacing w:before="0"/>
      </w:pPr>
    </w:p>
    <w:p w14:paraId="3D36DA11" w14:textId="1BCABD7B" w:rsidR="00B63677" w:rsidRPr="00A530E6" w:rsidRDefault="00B63677" w:rsidP="003A1678">
      <w:pPr>
        <w:spacing w:before="0"/>
      </w:pPr>
      <w:r w:rsidRPr="00A530E6">
        <w:t>Som e</w:t>
      </w:r>
      <w:r>
        <w:t>t</w:t>
      </w:r>
      <w:r w:rsidRPr="00A530E6">
        <w:t xml:space="preserve"> ledd i </w:t>
      </w:r>
      <w:r>
        <w:t>kontrakten skal entreprenøren overvåke flomfare.</w:t>
      </w:r>
    </w:p>
    <w:p w14:paraId="1404EB7C" w14:textId="77777777" w:rsidR="003A1678" w:rsidRDefault="003A1678" w:rsidP="003A1678">
      <w:pPr>
        <w:spacing w:before="0"/>
      </w:pPr>
    </w:p>
    <w:p w14:paraId="7C5886B4" w14:textId="51A3CD39" w:rsidR="00B63677" w:rsidRDefault="00B63677" w:rsidP="003A1678">
      <w:pPr>
        <w:spacing w:before="0"/>
      </w:pPr>
      <w:r>
        <w:t>Linken under viser kartlagte flomfarer for hele Innlandet.</w:t>
      </w:r>
    </w:p>
    <w:p w14:paraId="6B34A0FF" w14:textId="7AAE2AE8" w:rsidR="00B63677" w:rsidRDefault="00A114DC" w:rsidP="003A1678">
      <w:pPr>
        <w:spacing w:before="0"/>
        <w:rPr>
          <w:color w:val="0000FF"/>
          <w:u w:val="single"/>
        </w:rPr>
      </w:pPr>
      <w:hyperlink r:id="rId18" w:history="1">
        <w:r w:rsidRPr="00A114DC">
          <w:rPr>
            <w:rStyle w:val="Hyperkobling"/>
          </w:rPr>
          <w:t>https://www.nve.no/naturfare/utredning-av-naturfare/om-kart-og-kartlegging-av-naturfare/om-kartlegging-av-flaumfare/aktsomhetskart-for-flom/</w:t>
        </w:r>
      </w:hyperlink>
    </w:p>
    <w:p w14:paraId="1E1E7FE3" w14:textId="131CDD1E" w:rsidR="00387790" w:rsidRDefault="00387790" w:rsidP="003A1678">
      <w:pPr>
        <w:spacing w:before="0"/>
        <w:rPr>
          <w:color w:val="0000FF"/>
          <w:u w:val="single"/>
        </w:rPr>
      </w:pPr>
    </w:p>
    <w:p w14:paraId="4CB86347" w14:textId="03D7FBD3" w:rsidR="00642F31" w:rsidRPr="00482391" w:rsidRDefault="00952297" w:rsidP="00642F31">
      <w:r>
        <w:t>L</w:t>
      </w:r>
      <w:r w:rsidR="00387790">
        <w:t>okal flomfare</w:t>
      </w:r>
      <w:r>
        <w:t xml:space="preserve"> </w:t>
      </w:r>
      <w:r w:rsidR="00D34CBE">
        <w:t>–</w:t>
      </w:r>
      <w:r w:rsidR="00B44319">
        <w:t xml:space="preserve"> punkter </w:t>
      </w:r>
      <w:r w:rsidR="00642F31">
        <w:t xml:space="preserve">hvor det </w:t>
      </w:r>
      <w:r w:rsidR="00B44319">
        <w:t xml:space="preserve">erfaringsvis </w:t>
      </w:r>
      <w:r w:rsidR="00642F31">
        <w:t>må utføres f</w:t>
      </w:r>
      <w:r w:rsidR="00642F31" w:rsidRPr="00482391">
        <w:t>orebyggende tiltak ved varsel om fare for skred og flom</w:t>
      </w:r>
      <w:r w:rsidR="002C11EF">
        <w:t>. Dette</w:t>
      </w:r>
      <w:r w:rsidR="00642F31" w:rsidRPr="00482391">
        <w:t xml:space="preserve"> inkluder</w:t>
      </w:r>
      <w:r w:rsidR="002C11EF">
        <w:t>er</w:t>
      </w:r>
      <w:r w:rsidR="00642F31" w:rsidRPr="00482391">
        <w:t xml:space="preserve"> spesiell oppfølging, inspeksjon og rensk av utsatte objekter som for eksempel grøfter, rister, stikkrenner og vannløp for bekker og elver</w:t>
      </w:r>
      <w:r w:rsidR="002C11EF">
        <w:t>.</w:t>
      </w:r>
    </w:p>
    <w:p w14:paraId="37B65009" w14:textId="0EB9ED34" w:rsidR="00EF7444" w:rsidRDefault="007766FA" w:rsidP="00EF7444">
      <w:pPr>
        <w:spacing w:before="0"/>
      </w:pPr>
      <w:r>
        <w:t>Oversikten er ikke uttømmende.</w:t>
      </w:r>
    </w:p>
    <w:p w14:paraId="2F147094" w14:textId="77777777" w:rsidR="00783C43" w:rsidRPr="00266B49" w:rsidRDefault="00783C43" w:rsidP="00EF7444">
      <w:pPr>
        <w:spacing w:before="0"/>
        <w:rPr>
          <w:highlight w:val="lightGray"/>
        </w:rPr>
      </w:pPr>
    </w:p>
    <w:p w14:paraId="0DCDA3CF" w14:textId="598F66E4" w:rsidR="00783C43" w:rsidRDefault="00783C43" w:rsidP="00EF7444">
      <w:pPr>
        <w:spacing w:before="0"/>
      </w:pPr>
      <w:r w:rsidRPr="00266B49">
        <w:rPr>
          <w:highlight w:val="lightGray"/>
        </w:rPr>
        <w:t xml:space="preserve">FYLLES UT </w:t>
      </w:r>
      <w:r w:rsidR="00266B49" w:rsidRPr="00266B49">
        <w:rPr>
          <w:highlight w:val="lightGray"/>
        </w:rPr>
        <w:t>I SAMHANDLING</w:t>
      </w:r>
    </w:p>
    <w:p w14:paraId="5C26EA39" w14:textId="47FC7228" w:rsidR="00642F31" w:rsidRDefault="00642F31" w:rsidP="00EF7444">
      <w:pPr>
        <w:spacing w:before="0"/>
      </w:pP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1781"/>
        <w:gridCol w:w="2552"/>
        <w:gridCol w:w="4104"/>
      </w:tblGrid>
      <w:tr w:rsidR="001C4B78" w:rsidRPr="001C4B78" w14:paraId="7FFB0A45" w14:textId="4F3EF184" w:rsidTr="001C4B78">
        <w:tc>
          <w:tcPr>
            <w:tcW w:w="1781" w:type="dxa"/>
          </w:tcPr>
          <w:p w14:paraId="69EDB635" w14:textId="0A14E54F" w:rsidR="001C4B78" w:rsidRPr="001C4B78" w:rsidRDefault="001C4B78" w:rsidP="00B63677">
            <w:pPr>
              <w:ind w:left="0"/>
              <w:rPr>
                <w:b/>
                <w:bCs/>
              </w:rPr>
            </w:pPr>
            <w:proofErr w:type="spellStart"/>
            <w:r w:rsidRPr="001C4B78">
              <w:rPr>
                <w:b/>
                <w:bCs/>
              </w:rPr>
              <w:t>Vegnr</w:t>
            </w:r>
            <w:proofErr w:type="spellEnd"/>
            <w:r w:rsidRPr="001C4B78">
              <w:rPr>
                <w:b/>
                <w:bCs/>
              </w:rPr>
              <w:t>.</w:t>
            </w:r>
          </w:p>
        </w:tc>
        <w:tc>
          <w:tcPr>
            <w:tcW w:w="2552" w:type="dxa"/>
          </w:tcPr>
          <w:p w14:paraId="5F73FE99" w14:textId="220A3810" w:rsidR="001C4B78" w:rsidRPr="001C4B78" w:rsidRDefault="001C4B78" w:rsidP="00B63677">
            <w:pPr>
              <w:ind w:left="0"/>
              <w:rPr>
                <w:b/>
                <w:bCs/>
              </w:rPr>
            </w:pPr>
            <w:proofErr w:type="spellStart"/>
            <w:r w:rsidRPr="001C4B78">
              <w:rPr>
                <w:b/>
                <w:bCs/>
              </w:rPr>
              <w:t>Vegreferanse</w:t>
            </w:r>
            <w:proofErr w:type="spellEnd"/>
          </w:p>
        </w:tc>
        <w:tc>
          <w:tcPr>
            <w:tcW w:w="4104" w:type="dxa"/>
          </w:tcPr>
          <w:p w14:paraId="3CC42F18" w14:textId="11199BBC" w:rsidR="001C4B78" w:rsidRPr="001C4B78" w:rsidRDefault="001C4B78" w:rsidP="00B63677">
            <w:pPr>
              <w:ind w:left="0"/>
              <w:rPr>
                <w:b/>
                <w:bCs/>
              </w:rPr>
            </w:pPr>
            <w:r w:rsidRPr="001C4B78">
              <w:rPr>
                <w:b/>
                <w:bCs/>
              </w:rPr>
              <w:t>Objekt</w:t>
            </w:r>
          </w:p>
        </w:tc>
      </w:tr>
      <w:tr w:rsidR="001C4B78" w14:paraId="0E0FB632" w14:textId="6D12FE60" w:rsidTr="001C4B78">
        <w:tc>
          <w:tcPr>
            <w:tcW w:w="1781" w:type="dxa"/>
          </w:tcPr>
          <w:p w14:paraId="5CC5FF56" w14:textId="77777777" w:rsidR="001C4B78" w:rsidRDefault="001C4B78" w:rsidP="00B63677">
            <w:pPr>
              <w:ind w:left="0"/>
            </w:pPr>
          </w:p>
        </w:tc>
        <w:tc>
          <w:tcPr>
            <w:tcW w:w="2552" w:type="dxa"/>
          </w:tcPr>
          <w:p w14:paraId="32E17344" w14:textId="77777777" w:rsidR="001C4B78" w:rsidRDefault="001C4B78" w:rsidP="00B63677">
            <w:pPr>
              <w:ind w:left="0"/>
            </w:pPr>
          </w:p>
        </w:tc>
        <w:tc>
          <w:tcPr>
            <w:tcW w:w="4104" w:type="dxa"/>
          </w:tcPr>
          <w:p w14:paraId="0CB58CE8" w14:textId="77777777" w:rsidR="001C4B78" w:rsidRDefault="001C4B78" w:rsidP="00B63677">
            <w:pPr>
              <w:ind w:left="0"/>
            </w:pPr>
          </w:p>
        </w:tc>
      </w:tr>
      <w:tr w:rsidR="001C4B78" w14:paraId="7DF3914D" w14:textId="637DC6A4" w:rsidTr="001C4B78">
        <w:tc>
          <w:tcPr>
            <w:tcW w:w="1781" w:type="dxa"/>
          </w:tcPr>
          <w:p w14:paraId="0BCD6260" w14:textId="77777777" w:rsidR="001C4B78" w:rsidRDefault="001C4B78" w:rsidP="00B63677">
            <w:pPr>
              <w:ind w:left="0"/>
            </w:pPr>
          </w:p>
        </w:tc>
        <w:tc>
          <w:tcPr>
            <w:tcW w:w="2552" w:type="dxa"/>
          </w:tcPr>
          <w:p w14:paraId="6143B7EB" w14:textId="77777777" w:rsidR="001C4B78" w:rsidRDefault="001C4B78" w:rsidP="00B63677">
            <w:pPr>
              <w:ind w:left="0"/>
            </w:pPr>
          </w:p>
        </w:tc>
        <w:tc>
          <w:tcPr>
            <w:tcW w:w="4104" w:type="dxa"/>
          </w:tcPr>
          <w:p w14:paraId="6B3A617C" w14:textId="77777777" w:rsidR="001C4B78" w:rsidRDefault="001C4B78" w:rsidP="00B63677">
            <w:pPr>
              <w:ind w:left="0"/>
            </w:pPr>
          </w:p>
        </w:tc>
      </w:tr>
      <w:tr w:rsidR="001C4B78" w14:paraId="0A463630" w14:textId="56284662" w:rsidTr="001C4B78">
        <w:tc>
          <w:tcPr>
            <w:tcW w:w="1781" w:type="dxa"/>
          </w:tcPr>
          <w:p w14:paraId="041A3C80" w14:textId="77777777" w:rsidR="001C4B78" w:rsidRDefault="001C4B78" w:rsidP="00B63677">
            <w:pPr>
              <w:ind w:left="0"/>
            </w:pPr>
          </w:p>
        </w:tc>
        <w:tc>
          <w:tcPr>
            <w:tcW w:w="2552" w:type="dxa"/>
          </w:tcPr>
          <w:p w14:paraId="7D8FA1FC" w14:textId="77777777" w:rsidR="001C4B78" w:rsidRDefault="001C4B78" w:rsidP="00B63677">
            <w:pPr>
              <w:ind w:left="0"/>
            </w:pPr>
          </w:p>
        </w:tc>
        <w:tc>
          <w:tcPr>
            <w:tcW w:w="4104" w:type="dxa"/>
          </w:tcPr>
          <w:p w14:paraId="622111F7" w14:textId="77777777" w:rsidR="001C4B78" w:rsidRDefault="001C4B78" w:rsidP="00B63677">
            <w:pPr>
              <w:ind w:left="0"/>
            </w:pPr>
          </w:p>
        </w:tc>
      </w:tr>
      <w:tr w:rsidR="001C4B78" w14:paraId="55E7268A" w14:textId="4FCC4096" w:rsidTr="001C4B78">
        <w:tc>
          <w:tcPr>
            <w:tcW w:w="1781" w:type="dxa"/>
          </w:tcPr>
          <w:p w14:paraId="429989CF" w14:textId="77777777" w:rsidR="001C4B78" w:rsidRDefault="001C4B78" w:rsidP="00B63677">
            <w:pPr>
              <w:ind w:left="0"/>
            </w:pPr>
          </w:p>
        </w:tc>
        <w:tc>
          <w:tcPr>
            <w:tcW w:w="2552" w:type="dxa"/>
          </w:tcPr>
          <w:p w14:paraId="174890C9" w14:textId="77777777" w:rsidR="001C4B78" w:rsidRDefault="001C4B78" w:rsidP="00B63677">
            <w:pPr>
              <w:ind w:left="0"/>
            </w:pPr>
          </w:p>
        </w:tc>
        <w:tc>
          <w:tcPr>
            <w:tcW w:w="4104" w:type="dxa"/>
          </w:tcPr>
          <w:p w14:paraId="69D69993" w14:textId="77777777" w:rsidR="001C4B78" w:rsidRDefault="001C4B78" w:rsidP="00B63677">
            <w:pPr>
              <w:ind w:left="0"/>
            </w:pPr>
          </w:p>
        </w:tc>
      </w:tr>
      <w:tr w:rsidR="00EF7444" w14:paraId="3F0D236A" w14:textId="77777777" w:rsidTr="001C4B78">
        <w:tc>
          <w:tcPr>
            <w:tcW w:w="1781" w:type="dxa"/>
          </w:tcPr>
          <w:p w14:paraId="5358A80F" w14:textId="76147E35" w:rsidR="00EF7444" w:rsidRDefault="00EF7444" w:rsidP="00B63677">
            <w:pPr>
              <w:ind w:left="0"/>
            </w:pPr>
          </w:p>
        </w:tc>
        <w:tc>
          <w:tcPr>
            <w:tcW w:w="2552" w:type="dxa"/>
          </w:tcPr>
          <w:p w14:paraId="0B3425CA" w14:textId="62AA9F07" w:rsidR="002C11EF" w:rsidRDefault="002C11EF" w:rsidP="00B63677">
            <w:pPr>
              <w:ind w:left="0"/>
            </w:pPr>
          </w:p>
        </w:tc>
        <w:tc>
          <w:tcPr>
            <w:tcW w:w="4104" w:type="dxa"/>
          </w:tcPr>
          <w:p w14:paraId="6A9A5DCB" w14:textId="77777777" w:rsidR="00EF7444" w:rsidRDefault="00EF7444" w:rsidP="00B63677">
            <w:pPr>
              <w:ind w:left="0"/>
            </w:pPr>
          </w:p>
        </w:tc>
      </w:tr>
      <w:tr w:rsidR="001B5895" w14:paraId="3A608E5C" w14:textId="77777777" w:rsidTr="001C4B78">
        <w:tc>
          <w:tcPr>
            <w:tcW w:w="1781" w:type="dxa"/>
          </w:tcPr>
          <w:p w14:paraId="1EE3CE8B" w14:textId="254243AE" w:rsidR="001B5895" w:rsidRDefault="001B5895" w:rsidP="00B63677">
            <w:pPr>
              <w:ind w:left="0"/>
            </w:pPr>
          </w:p>
        </w:tc>
        <w:tc>
          <w:tcPr>
            <w:tcW w:w="2552" w:type="dxa"/>
          </w:tcPr>
          <w:p w14:paraId="24777966" w14:textId="77777777" w:rsidR="001B5895" w:rsidRDefault="001B5895" w:rsidP="00B63677">
            <w:pPr>
              <w:ind w:left="0"/>
            </w:pPr>
          </w:p>
        </w:tc>
        <w:tc>
          <w:tcPr>
            <w:tcW w:w="4104" w:type="dxa"/>
          </w:tcPr>
          <w:p w14:paraId="1678FBCC" w14:textId="77777777" w:rsidR="001B5895" w:rsidRDefault="001B5895" w:rsidP="00B63677">
            <w:pPr>
              <w:ind w:left="0"/>
            </w:pPr>
          </w:p>
        </w:tc>
      </w:tr>
    </w:tbl>
    <w:p w14:paraId="649C200C" w14:textId="77777777" w:rsidR="00F35DA2" w:rsidRDefault="00F35DA2" w:rsidP="00B63677"/>
    <w:p w14:paraId="529A44FE" w14:textId="35A835A1" w:rsidR="001B5895" w:rsidRDefault="00D872DE" w:rsidP="00D872DE">
      <w:pPr>
        <w:pStyle w:val="Overskrift2"/>
        <w:rPr>
          <w:noProof/>
        </w:rPr>
      </w:pPr>
      <w:bookmarkStart w:id="6" w:name="_Toc238504742"/>
      <w:r>
        <w:lastRenderedPageBreak/>
        <w:t>P5-</w:t>
      </w:r>
      <w:r w:rsidR="001B4BFF">
        <w:t>4-</w:t>
      </w:r>
      <w:r w:rsidR="00340061">
        <w:t>Overvåke flom- og skredfare</w:t>
      </w:r>
      <w:bookmarkEnd w:id="6"/>
    </w:p>
    <w:p w14:paraId="39995181" w14:textId="6C58B443" w:rsidR="00747E62" w:rsidRDefault="0030344C" w:rsidP="00B63677">
      <w:pPr>
        <w:rPr>
          <w:noProof/>
        </w:rPr>
      </w:pPr>
      <w:r>
        <w:rPr>
          <w:noProof/>
        </w:rPr>
        <w:t xml:space="preserve">Fare </w:t>
      </w:r>
      <w:r w:rsidR="00325FBD">
        <w:rPr>
          <w:noProof/>
        </w:rPr>
        <w:t xml:space="preserve">for skred eller flom </w:t>
      </w:r>
      <w:r>
        <w:rPr>
          <w:noProof/>
        </w:rPr>
        <w:t>overvåkes</w:t>
      </w:r>
      <w:r w:rsidR="00CE0BBC">
        <w:rPr>
          <w:noProof/>
        </w:rPr>
        <w:t xml:space="preserve"> </w:t>
      </w:r>
      <w:r w:rsidR="00747E62">
        <w:rPr>
          <w:noProof/>
        </w:rPr>
        <w:t xml:space="preserve">av </w:t>
      </w:r>
      <w:r w:rsidR="00371FD9">
        <w:rPr>
          <w:noProof/>
        </w:rPr>
        <w:t>grunnbemanningen/</w:t>
      </w:r>
      <w:r w:rsidR="00C31CF9">
        <w:rPr>
          <w:noProof/>
        </w:rPr>
        <w:t>beredskapsvakt</w:t>
      </w:r>
      <w:r w:rsidR="00675DA2">
        <w:rPr>
          <w:noProof/>
        </w:rPr>
        <w:t xml:space="preserve"> og </w:t>
      </w:r>
      <w:r w:rsidR="007D612D">
        <w:rPr>
          <w:noProof/>
        </w:rPr>
        <w:t xml:space="preserve">nødvendige </w:t>
      </w:r>
      <w:r w:rsidR="00675DA2">
        <w:rPr>
          <w:noProof/>
        </w:rPr>
        <w:t>tiltak iverksettes</w:t>
      </w:r>
      <w:r w:rsidR="00747E62">
        <w:rPr>
          <w:noProof/>
        </w:rPr>
        <w:t xml:space="preserve">. </w:t>
      </w:r>
    </w:p>
    <w:p w14:paraId="5FD04915" w14:textId="5490A5BC" w:rsidR="00747E62" w:rsidRDefault="00747E62" w:rsidP="003133C0">
      <w:pPr>
        <w:spacing w:before="0"/>
        <w:rPr>
          <w:noProof/>
        </w:rPr>
      </w:pPr>
    </w:p>
    <w:p w14:paraId="4C3307D8" w14:textId="1C100657" w:rsidR="00747E62" w:rsidRDefault="00A84535" w:rsidP="003133C0">
      <w:pPr>
        <w:spacing w:before="0"/>
        <w:rPr>
          <w:noProof/>
        </w:rPr>
      </w:pPr>
      <w:r>
        <w:rPr>
          <w:noProof/>
        </w:rPr>
        <w:t>Følgende nettsteder er aktuelle:</w:t>
      </w:r>
    </w:p>
    <w:p w14:paraId="2DCFF25A" w14:textId="1D9129C2" w:rsidR="00A84535" w:rsidRDefault="00A84535" w:rsidP="003133C0">
      <w:pPr>
        <w:spacing w:before="0"/>
        <w:rPr>
          <w:noProof/>
        </w:rPr>
      </w:pPr>
    </w:p>
    <w:p w14:paraId="64FBC0C1" w14:textId="1A4511AD" w:rsidR="00A84535" w:rsidRPr="00A67338" w:rsidRDefault="00DB3C85" w:rsidP="003133C0">
      <w:pPr>
        <w:spacing w:before="0"/>
        <w:rPr>
          <w:noProof/>
        </w:rPr>
      </w:pPr>
      <w:hyperlink r:id="rId19" w:history="1">
        <w:r w:rsidRPr="00A67338">
          <w:rPr>
            <w:rStyle w:val="Hyperkobling"/>
            <w:noProof/>
            <w:u w:val="none"/>
          </w:rPr>
          <w:t>https://nve.no/naturfare/utredning-av-naturfare/flom-og-skredfare-i-din-kommune/</w:t>
        </w:r>
      </w:hyperlink>
    </w:p>
    <w:p w14:paraId="66C3E2C0" w14:textId="47BE24C6" w:rsidR="00DB3C85" w:rsidRPr="00A67338" w:rsidRDefault="00DB3C85" w:rsidP="003133C0">
      <w:pPr>
        <w:spacing w:before="0"/>
        <w:rPr>
          <w:noProof/>
        </w:rPr>
      </w:pPr>
    </w:p>
    <w:p w14:paraId="64959F03" w14:textId="0BD5E392" w:rsidR="004B42BE" w:rsidRPr="00A67338" w:rsidRDefault="004B42BE" w:rsidP="003133C0">
      <w:pPr>
        <w:spacing w:before="0"/>
        <w:rPr>
          <w:noProof/>
        </w:rPr>
      </w:pPr>
      <w:hyperlink r:id="rId20" w:history="1">
        <w:r w:rsidRPr="00A67338">
          <w:rPr>
            <w:rStyle w:val="Hyperkobling"/>
            <w:noProof/>
            <w:u w:val="none"/>
          </w:rPr>
          <w:t>https://www.varsom.no/</w:t>
        </w:r>
      </w:hyperlink>
    </w:p>
    <w:p w14:paraId="2787FF74" w14:textId="275FCD73" w:rsidR="003133C0" w:rsidRPr="00A67338" w:rsidRDefault="003133C0" w:rsidP="003133C0">
      <w:pPr>
        <w:spacing w:before="0"/>
        <w:rPr>
          <w:noProof/>
        </w:rPr>
      </w:pPr>
    </w:p>
    <w:p w14:paraId="2159731F" w14:textId="72ACBCCD" w:rsidR="003133C0" w:rsidRPr="00A67338" w:rsidRDefault="003133C0" w:rsidP="003133C0">
      <w:pPr>
        <w:spacing w:before="0"/>
        <w:rPr>
          <w:rStyle w:val="Hyperkobling"/>
          <w:noProof/>
          <w:u w:val="none"/>
        </w:rPr>
      </w:pPr>
      <w:hyperlink r:id="rId21" w:history="1">
        <w:r w:rsidRPr="00A67338">
          <w:rPr>
            <w:rStyle w:val="Hyperkobling"/>
            <w:noProof/>
            <w:u w:val="none"/>
          </w:rPr>
          <w:t>https://www.yr.no/</w:t>
        </w:r>
      </w:hyperlink>
    </w:p>
    <w:p w14:paraId="67D3EEF2" w14:textId="48829819" w:rsidR="00A67338" w:rsidRPr="00A67338" w:rsidRDefault="00A67338" w:rsidP="003133C0">
      <w:pPr>
        <w:spacing w:before="0"/>
        <w:rPr>
          <w:rStyle w:val="Hyperkobling"/>
          <w:noProof/>
          <w:u w:val="none"/>
        </w:rPr>
      </w:pPr>
    </w:p>
    <w:p w14:paraId="5511DD49" w14:textId="27F39A8B" w:rsidR="00A67338" w:rsidRPr="00801BD9" w:rsidRDefault="00433929" w:rsidP="003133C0">
      <w:pPr>
        <w:spacing w:before="0"/>
        <w:rPr>
          <w:rStyle w:val="Hyperkobling"/>
          <w:noProof/>
          <w:color w:val="auto"/>
          <w:u w:val="none"/>
        </w:rPr>
      </w:pPr>
      <w:hyperlink r:id="rId22" w:history="1">
        <w:r w:rsidRPr="001567BC">
          <w:rPr>
            <w:rStyle w:val="Hyperkobling"/>
            <w:noProof/>
          </w:rPr>
          <w:t>www.værio.no</w:t>
        </w:r>
      </w:hyperlink>
      <w:r w:rsidR="00A67338">
        <w:rPr>
          <w:rStyle w:val="Hyperkobling"/>
          <w:noProof/>
          <w:u w:val="none"/>
        </w:rPr>
        <w:t xml:space="preserve"> </w:t>
      </w:r>
    </w:p>
    <w:p w14:paraId="3CDE2FE5" w14:textId="77777777" w:rsidR="00A461D8" w:rsidRDefault="00A461D8" w:rsidP="003133C0">
      <w:pPr>
        <w:spacing w:before="0"/>
        <w:rPr>
          <w:noProof/>
        </w:rPr>
      </w:pPr>
    </w:p>
    <w:p w14:paraId="606E4786" w14:textId="689DB068" w:rsidR="00DB7DDA" w:rsidRDefault="00DB7DDA" w:rsidP="00DB7DDA">
      <w:pPr>
        <w:pStyle w:val="Overskrift2"/>
        <w:rPr>
          <w:noProof/>
        </w:rPr>
      </w:pPr>
      <w:bookmarkStart w:id="7" w:name="_Toc238504743"/>
      <w:r>
        <w:t>P5-5-H</w:t>
      </w:r>
      <w:r w:rsidRPr="00482391">
        <w:t>åndter</w:t>
      </w:r>
      <w:r>
        <w:t>ing av</w:t>
      </w:r>
      <w:r w:rsidRPr="00482391">
        <w:t xml:space="preserve"> uforutsette skred- og flomsituasjoner</w:t>
      </w:r>
      <w:bookmarkEnd w:id="7"/>
    </w:p>
    <w:p w14:paraId="31AA3969" w14:textId="77777777" w:rsidR="001B5895" w:rsidRDefault="001B5895" w:rsidP="00B63677">
      <w:pPr>
        <w:rPr>
          <w:noProof/>
        </w:rPr>
      </w:pPr>
    </w:p>
    <w:p w14:paraId="70DEDE45" w14:textId="73C33917" w:rsidR="001301D9" w:rsidRPr="00CB4245" w:rsidRDefault="001301D9" w:rsidP="007B347A">
      <w:pPr>
        <w:ind w:left="278"/>
        <w:rPr>
          <w:i/>
          <w:iCs/>
          <w:highlight w:val="lightGray"/>
        </w:rPr>
      </w:pPr>
      <w:r w:rsidRPr="00CB4245">
        <w:rPr>
          <w:i/>
          <w:iCs/>
          <w:highlight w:val="lightGray"/>
        </w:rPr>
        <w:t xml:space="preserve">En henvisning </w:t>
      </w:r>
      <w:r w:rsidR="00C5137D" w:rsidRPr="00CB4245">
        <w:rPr>
          <w:i/>
          <w:iCs/>
          <w:highlight w:val="lightGray"/>
        </w:rPr>
        <w:t>til</w:t>
      </w:r>
      <w:r w:rsidR="004A2C21" w:rsidRPr="00CB4245">
        <w:rPr>
          <w:i/>
          <w:iCs/>
          <w:highlight w:val="lightGray"/>
        </w:rPr>
        <w:t>,</w:t>
      </w:r>
      <w:r w:rsidR="00C5137D" w:rsidRPr="00CB4245">
        <w:rPr>
          <w:i/>
          <w:iCs/>
          <w:highlight w:val="lightGray"/>
        </w:rPr>
        <w:t xml:space="preserve"> </w:t>
      </w:r>
      <w:r w:rsidRPr="00CB4245">
        <w:rPr>
          <w:i/>
          <w:iCs/>
          <w:highlight w:val="lightGray"/>
        </w:rPr>
        <w:t xml:space="preserve">eller beskrivelse </w:t>
      </w:r>
      <w:r w:rsidR="00BF794D" w:rsidRPr="00CB4245">
        <w:rPr>
          <w:i/>
          <w:iCs/>
          <w:highlight w:val="lightGray"/>
        </w:rPr>
        <w:t>av</w:t>
      </w:r>
      <w:r w:rsidR="004A2C21" w:rsidRPr="00CB4245">
        <w:rPr>
          <w:i/>
          <w:iCs/>
          <w:highlight w:val="lightGray"/>
        </w:rPr>
        <w:t>,</w:t>
      </w:r>
      <w:r w:rsidRPr="00CB4245">
        <w:rPr>
          <w:i/>
          <w:iCs/>
          <w:highlight w:val="lightGray"/>
        </w:rPr>
        <w:t xml:space="preserve"> entreprenørens rutine for håndtering av uforutsette skred</w:t>
      </w:r>
      <w:r w:rsidR="00BF794D" w:rsidRPr="00CB4245">
        <w:rPr>
          <w:i/>
          <w:iCs/>
          <w:highlight w:val="lightGray"/>
        </w:rPr>
        <w:t>- og flomsit</w:t>
      </w:r>
      <w:r w:rsidR="004A2C21" w:rsidRPr="00CB4245">
        <w:rPr>
          <w:i/>
          <w:iCs/>
          <w:highlight w:val="lightGray"/>
        </w:rPr>
        <w:t>u</w:t>
      </w:r>
      <w:r w:rsidR="00BF794D" w:rsidRPr="00CB4245">
        <w:rPr>
          <w:i/>
          <w:iCs/>
          <w:highlight w:val="lightGray"/>
        </w:rPr>
        <w:t>asjoner</w:t>
      </w:r>
      <w:r w:rsidR="00E31332" w:rsidRPr="00CB4245">
        <w:rPr>
          <w:i/>
          <w:iCs/>
          <w:highlight w:val="lightGray"/>
        </w:rPr>
        <w:t>.</w:t>
      </w:r>
      <w:r w:rsidR="00BF794D" w:rsidRPr="00CB4245">
        <w:rPr>
          <w:i/>
          <w:iCs/>
          <w:highlight w:val="lightGray"/>
        </w:rPr>
        <w:t xml:space="preserve"> </w:t>
      </w:r>
      <w:r w:rsidR="008123B2" w:rsidRPr="00CB4245">
        <w:rPr>
          <w:i/>
          <w:iCs/>
          <w:highlight w:val="lightGray"/>
        </w:rPr>
        <w:t>Beskrivelsen skal inkludere r</w:t>
      </w:r>
      <w:r w:rsidR="00E43E66" w:rsidRPr="00CB4245">
        <w:rPr>
          <w:i/>
          <w:iCs/>
          <w:highlight w:val="lightGray"/>
        </w:rPr>
        <w:t>utine for utarbeidelse av risikovurdering</w:t>
      </w:r>
      <w:r w:rsidR="00397AE7" w:rsidRPr="00CB4245">
        <w:rPr>
          <w:i/>
          <w:iCs/>
          <w:highlight w:val="lightGray"/>
        </w:rPr>
        <w:t>er</w:t>
      </w:r>
      <w:r w:rsidR="00887F4C" w:rsidRPr="00CB4245">
        <w:rPr>
          <w:i/>
          <w:iCs/>
          <w:highlight w:val="lightGray"/>
        </w:rPr>
        <w:t xml:space="preserve"> før, under og etter hendelser</w:t>
      </w:r>
      <w:r w:rsidR="00FC05B9" w:rsidRPr="00CB4245">
        <w:rPr>
          <w:i/>
          <w:iCs/>
          <w:highlight w:val="lightGray"/>
        </w:rPr>
        <w:t xml:space="preserve">, </w:t>
      </w:r>
      <w:r w:rsidR="008C2151" w:rsidRPr="00CB4245">
        <w:rPr>
          <w:i/>
          <w:iCs/>
          <w:highlight w:val="lightGray"/>
        </w:rPr>
        <w:t>organisering</w:t>
      </w:r>
      <w:r w:rsidR="00212AFA" w:rsidRPr="00CB4245">
        <w:rPr>
          <w:i/>
          <w:iCs/>
          <w:highlight w:val="lightGray"/>
        </w:rPr>
        <w:t xml:space="preserve"> </w:t>
      </w:r>
      <w:r w:rsidR="00496A4B" w:rsidRPr="00CB4245">
        <w:rPr>
          <w:i/>
          <w:iCs/>
          <w:highlight w:val="lightGray"/>
        </w:rPr>
        <w:t>ved</w:t>
      </w:r>
      <w:r w:rsidR="00160AD6" w:rsidRPr="00CB4245">
        <w:rPr>
          <w:i/>
          <w:iCs/>
          <w:highlight w:val="lightGray"/>
        </w:rPr>
        <w:t xml:space="preserve"> slike</w:t>
      </w:r>
      <w:r w:rsidR="00C37173" w:rsidRPr="00CB4245">
        <w:rPr>
          <w:i/>
          <w:iCs/>
          <w:highlight w:val="lightGray"/>
        </w:rPr>
        <w:t xml:space="preserve"> </w:t>
      </w:r>
      <w:r w:rsidR="00160AD6" w:rsidRPr="00CB4245">
        <w:rPr>
          <w:i/>
          <w:iCs/>
          <w:highlight w:val="lightGray"/>
        </w:rPr>
        <w:t>hendelser</w:t>
      </w:r>
      <w:r w:rsidR="000F6792" w:rsidRPr="00CB4245">
        <w:rPr>
          <w:i/>
          <w:iCs/>
          <w:highlight w:val="lightGray"/>
        </w:rPr>
        <w:t xml:space="preserve">, </w:t>
      </w:r>
      <w:r w:rsidR="00972CED" w:rsidRPr="00CB4245">
        <w:rPr>
          <w:i/>
          <w:iCs/>
          <w:highlight w:val="lightGray"/>
        </w:rPr>
        <w:t xml:space="preserve">samt </w:t>
      </w:r>
      <w:r w:rsidR="00464FB5" w:rsidRPr="00CB4245">
        <w:rPr>
          <w:i/>
          <w:iCs/>
          <w:highlight w:val="lightGray"/>
        </w:rPr>
        <w:t>m</w:t>
      </w:r>
      <w:r w:rsidR="00147F66" w:rsidRPr="00CB4245">
        <w:rPr>
          <w:i/>
          <w:iCs/>
          <w:highlight w:val="lightGray"/>
        </w:rPr>
        <w:t>annskap og maskinføreres erfaring, kompetanse og sikkerhetsopplæring i forhold til slikt arbeid</w:t>
      </w:r>
      <w:r w:rsidR="00C5137D" w:rsidRPr="00CB4245">
        <w:rPr>
          <w:i/>
          <w:iCs/>
          <w:highlight w:val="lightGray"/>
        </w:rPr>
        <w:t>.</w:t>
      </w:r>
    </w:p>
    <w:p w14:paraId="3101E9CA" w14:textId="77777777" w:rsidR="001301D9" w:rsidRPr="0099036E" w:rsidRDefault="001301D9" w:rsidP="001301D9"/>
    <w:p w14:paraId="32F108E4" w14:textId="77777777" w:rsidR="00DF71D9" w:rsidRDefault="003F2211" w:rsidP="00DF71D9">
      <w:pPr>
        <w:pStyle w:val="Overskrift2"/>
      </w:pPr>
      <w:bookmarkStart w:id="8" w:name="_Toc238504744"/>
      <w:r>
        <w:t>P5-6-</w:t>
      </w:r>
      <w:r w:rsidR="00865252">
        <w:t>Rapportering av skred</w:t>
      </w:r>
      <w:bookmarkEnd w:id="8"/>
    </w:p>
    <w:p w14:paraId="61F8F38A" w14:textId="33327CF8" w:rsidR="001B5895" w:rsidRDefault="008B2CC4" w:rsidP="00DF71D9">
      <w:pPr>
        <w:rPr>
          <w:noProof/>
        </w:rPr>
      </w:pPr>
      <w:r>
        <w:rPr>
          <w:noProof/>
        </w:rPr>
        <w:t xml:space="preserve">Skred </w:t>
      </w:r>
      <w:r w:rsidR="00557BBA">
        <w:rPr>
          <w:noProof/>
        </w:rPr>
        <w:t>skal rapporteres på eget skjema</w:t>
      </w:r>
      <w:r w:rsidR="00A67BD9">
        <w:rPr>
          <w:noProof/>
        </w:rPr>
        <w:t>, jf. Kap. C2-17.62.</w:t>
      </w:r>
    </w:p>
    <w:p w14:paraId="74C3D753" w14:textId="77777777" w:rsidR="00DF71D9" w:rsidRDefault="00DF71D9" w:rsidP="00DF71D9">
      <w:pPr>
        <w:rPr>
          <w:noProof/>
        </w:rPr>
      </w:pPr>
    </w:p>
    <w:p w14:paraId="48D2A793" w14:textId="517FF3DD" w:rsidR="00387790" w:rsidRPr="00387790" w:rsidRDefault="002C11EF" w:rsidP="00B63677">
      <w:r>
        <w:rPr>
          <w:noProof/>
        </w:rPr>
        <w:drawing>
          <wp:anchor distT="0" distB="0" distL="114300" distR="114300" simplePos="0" relativeHeight="251660288" behindDoc="1" locked="0" layoutInCell="1" allowOverlap="1" wp14:anchorId="27FDCFDE" wp14:editId="09601172">
            <wp:simplePos x="0" y="0"/>
            <wp:positionH relativeFrom="page">
              <wp:posOffset>2962014</wp:posOffset>
            </wp:positionH>
            <wp:positionV relativeFrom="page">
              <wp:posOffset>8439182</wp:posOffset>
            </wp:positionV>
            <wp:extent cx="1766438" cy="1406762"/>
            <wp:effectExtent l="0" t="0" r="5715" b="3175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B3B546" w14:textId="06A2524B" w:rsidR="00F86BE6" w:rsidRDefault="00F86BE6" w:rsidP="00F86BE6">
      <w:pPr>
        <w:rPr>
          <w:highlight w:val="lightGray"/>
        </w:rPr>
      </w:pPr>
    </w:p>
    <w:p w14:paraId="27577EDD" w14:textId="41AF609F" w:rsidR="002C11EF" w:rsidRDefault="002C11EF" w:rsidP="00F86BE6">
      <w:pPr>
        <w:rPr>
          <w:highlight w:val="lightGray"/>
        </w:rPr>
      </w:pPr>
    </w:p>
    <w:p w14:paraId="378FF080" w14:textId="77777777" w:rsidR="002C11EF" w:rsidRDefault="002C11EF" w:rsidP="00F86BE6">
      <w:pPr>
        <w:rPr>
          <w:highlight w:val="lightGray"/>
        </w:rPr>
      </w:pPr>
    </w:p>
    <w:p w14:paraId="4D0F5717" w14:textId="608CE8B1" w:rsidR="002C11EF" w:rsidRDefault="002C11EF" w:rsidP="00F86BE6">
      <w:pPr>
        <w:rPr>
          <w:highlight w:val="lightGray"/>
        </w:rPr>
      </w:pPr>
    </w:p>
    <w:p w14:paraId="18C7B841" w14:textId="40F442F2" w:rsidR="002C11EF" w:rsidRDefault="002C11EF" w:rsidP="00F86BE6">
      <w:pPr>
        <w:rPr>
          <w:highlight w:val="lightGray"/>
        </w:rPr>
      </w:pPr>
    </w:p>
    <w:p w14:paraId="75B913A1" w14:textId="77777777" w:rsidR="002C11EF" w:rsidRPr="00F86BE6" w:rsidRDefault="002C11EF" w:rsidP="00F86BE6">
      <w:pPr>
        <w:rPr>
          <w:highlight w:val="lightGray"/>
        </w:rPr>
      </w:pPr>
    </w:p>
    <w:p w14:paraId="16BE7E80" w14:textId="77777777" w:rsidR="00BC7E7A" w:rsidRPr="00A44E09" w:rsidRDefault="00BC7E7A" w:rsidP="00B7120B">
      <w:pPr>
        <w:ind w:left="0"/>
      </w:pPr>
    </w:p>
    <w:sectPr w:rsidR="00BC7E7A" w:rsidRPr="00A44E09" w:rsidSect="00043DA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F3010" w14:textId="77777777" w:rsidR="00C94DB1" w:rsidRDefault="00C94DB1" w:rsidP="00175380">
      <w:r>
        <w:separator/>
      </w:r>
    </w:p>
  </w:endnote>
  <w:endnote w:type="continuationSeparator" w:id="0">
    <w:p w14:paraId="6C0BDA36" w14:textId="77777777" w:rsidR="00C94DB1" w:rsidRDefault="00C94DB1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0528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6848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2576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4624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Bild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E03E6" w14:textId="77777777" w:rsidR="00C94DB1" w:rsidRDefault="00C94DB1" w:rsidP="00175380">
      <w:r>
        <w:separator/>
      </w:r>
    </w:p>
  </w:footnote>
  <w:footnote w:type="continuationSeparator" w:id="0">
    <w:p w14:paraId="4B857C29" w14:textId="77777777" w:rsidR="00C94DB1" w:rsidRDefault="00C94DB1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82816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Lerre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1" o:spid="_x0000_s1029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1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2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3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4864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04938CF0" w14:textId="77777777" w:rsidR="002A2863" w:rsidRPr="00F944D7" w:rsidRDefault="002A2863" w:rsidP="002A2863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  <w:lang w:val="nn-NO"/>
      </w:rPr>
    </w:pPr>
    <w:r w:rsidRPr="00F944D7">
      <w:rPr>
        <w:rFonts w:eastAsia="Times New Roman" w:cs="Times New Roman"/>
        <w:b/>
        <w:bCs/>
        <w:sz w:val="20"/>
        <w:szCs w:val="24"/>
        <w:lang w:val="nn-NO"/>
      </w:rPr>
      <w:t xml:space="preserve">Driftskontrakt veg for </w:t>
    </w:r>
    <w:r>
      <w:rPr>
        <w:rFonts w:eastAsia="Times New Roman" w:cs="Times New Roman"/>
        <w:b/>
        <w:bCs/>
        <w:sz w:val="20"/>
        <w:szCs w:val="24"/>
        <w:lang w:val="nn-NO"/>
      </w:rPr>
      <w:t>3409 Valdres 2027-2033</w:t>
    </w:r>
  </w:p>
  <w:p w14:paraId="0402A5C5" w14:textId="7EF058F9" w:rsidR="00F82443" w:rsidRPr="004936AF" w:rsidRDefault="00F82443" w:rsidP="00FE7EEE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</w:t>
    </w:r>
    <w:r w:rsidR="00E90D5C">
      <w:rPr>
        <w:rFonts w:eastAsia="Times New Roman" w:cs="Times New Roman"/>
        <w:b/>
        <w:bCs/>
        <w:sz w:val="20"/>
        <w:szCs w:val="24"/>
      </w:rPr>
      <w:t>5</w:t>
    </w:r>
    <w:r>
      <w:rPr>
        <w:rFonts w:eastAsia="Times New Roman" w:cs="Times New Roman"/>
        <w:b/>
        <w:bCs/>
        <w:sz w:val="20"/>
        <w:szCs w:val="24"/>
      </w:rPr>
      <w:t>-</w:t>
    </w:r>
    <w:r w:rsidR="00E90D5C">
      <w:rPr>
        <w:rFonts w:eastAsia="Times New Roman" w:cs="Times New Roman"/>
        <w:b/>
        <w:bCs/>
        <w:sz w:val="20"/>
        <w:szCs w:val="24"/>
      </w:rPr>
      <w:t>Plan for håndtering av skred og flom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2A2863">
      <w:rPr>
        <w:rFonts w:eastAsia="Times New Roman" w:cs="Times New Roman"/>
        <w:b/>
        <w:bCs/>
        <w:sz w:val="20"/>
        <w:szCs w:val="24"/>
      </w:rPr>
      <w:t>02.09.2026</w:t>
    </w:r>
  </w:p>
  <w:p w14:paraId="157A979B" w14:textId="5B7E6C35" w:rsidR="00F82443" w:rsidRDefault="00F82443" w:rsidP="00FE7EEE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5CE93142"/>
    <w:multiLevelType w:val="hybridMultilevel"/>
    <w:tmpl w:val="F370C53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66EF360B"/>
    <w:multiLevelType w:val="hybridMultilevel"/>
    <w:tmpl w:val="DF7C5C8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6B124CC0"/>
    <w:multiLevelType w:val="hybridMultilevel"/>
    <w:tmpl w:val="3E0CAB4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2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408042809">
    <w:abstractNumId w:val="34"/>
  </w:num>
  <w:num w:numId="2" w16cid:durableId="1704404728">
    <w:abstractNumId w:val="14"/>
  </w:num>
  <w:num w:numId="3" w16cid:durableId="471557803">
    <w:abstractNumId w:val="4"/>
  </w:num>
  <w:num w:numId="4" w16cid:durableId="577791970">
    <w:abstractNumId w:val="9"/>
  </w:num>
  <w:num w:numId="5" w16cid:durableId="744255902">
    <w:abstractNumId w:val="27"/>
  </w:num>
  <w:num w:numId="6" w16cid:durableId="1917473252">
    <w:abstractNumId w:val="30"/>
  </w:num>
  <w:num w:numId="7" w16cid:durableId="1439835770">
    <w:abstractNumId w:val="22"/>
  </w:num>
  <w:num w:numId="8" w16cid:durableId="1645163041">
    <w:abstractNumId w:val="20"/>
  </w:num>
  <w:num w:numId="9" w16cid:durableId="803813206">
    <w:abstractNumId w:val="26"/>
  </w:num>
  <w:num w:numId="10" w16cid:durableId="2069764911">
    <w:abstractNumId w:val="19"/>
  </w:num>
  <w:num w:numId="11" w16cid:durableId="1071124251">
    <w:abstractNumId w:val="35"/>
  </w:num>
  <w:num w:numId="12" w16cid:durableId="105779374">
    <w:abstractNumId w:val="32"/>
  </w:num>
  <w:num w:numId="13" w16cid:durableId="113331634">
    <w:abstractNumId w:val="18"/>
  </w:num>
  <w:num w:numId="14" w16cid:durableId="1975013967">
    <w:abstractNumId w:val="7"/>
  </w:num>
  <w:num w:numId="15" w16cid:durableId="800925256">
    <w:abstractNumId w:val="5"/>
  </w:num>
  <w:num w:numId="16" w16cid:durableId="901407385">
    <w:abstractNumId w:val="3"/>
  </w:num>
  <w:num w:numId="17" w16cid:durableId="1831173341">
    <w:abstractNumId w:val="23"/>
  </w:num>
  <w:num w:numId="18" w16cid:durableId="2108698199">
    <w:abstractNumId w:val="2"/>
  </w:num>
  <w:num w:numId="19" w16cid:durableId="678241695">
    <w:abstractNumId w:val="24"/>
  </w:num>
  <w:num w:numId="20" w16cid:durableId="1178348385">
    <w:abstractNumId w:val="10"/>
  </w:num>
  <w:num w:numId="21" w16cid:durableId="1756324006">
    <w:abstractNumId w:val="12"/>
  </w:num>
  <w:num w:numId="22" w16cid:durableId="1710447402">
    <w:abstractNumId w:val="6"/>
  </w:num>
  <w:num w:numId="23" w16cid:durableId="3941960">
    <w:abstractNumId w:val="33"/>
  </w:num>
  <w:num w:numId="24" w16cid:durableId="1250286">
    <w:abstractNumId w:val="1"/>
  </w:num>
  <w:num w:numId="25" w16cid:durableId="1136139770">
    <w:abstractNumId w:val="11"/>
  </w:num>
  <w:num w:numId="26" w16cid:durableId="447050327">
    <w:abstractNumId w:val="29"/>
  </w:num>
  <w:num w:numId="27" w16cid:durableId="298460523">
    <w:abstractNumId w:val="0"/>
  </w:num>
  <w:num w:numId="28" w16cid:durableId="661156836">
    <w:abstractNumId w:val="16"/>
  </w:num>
  <w:num w:numId="29" w16cid:durableId="942767990">
    <w:abstractNumId w:val="8"/>
  </w:num>
  <w:num w:numId="30" w16cid:durableId="1187721202">
    <w:abstractNumId w:val="15"/>
  </w:num>
  <w:num w:numId="31" w16cid:durableId="1330863531">
    <w:abstractNumId w:val="13"/>
  </w:num>
  <w:num w:numId="32" w16cid:durableId="2138403933">
    <w:abstractNumId w:val="31"/>
  </w:num>
  <w:num w:numId="33" w16cid:durableId="418141755">
    <w:abstractNumId w:val="17"/>
  </w:num>
  <w:num w:numId="34" w16cid:durableId="1346637943">
    <w:abstractNumId w:val="21"/>
  </w:num>
  <w:num w:numId="35" w16cid:durableId="59136134">
    <w:abstractNumId w:val="25"/>
  </w:num>
  <w:num w:numId="36" w16cid:durableId="341978864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8D7"/>
    <w:rsid w:val="00017EEB"/>
    <w:rsid w:val="00021AA9"/>
    <w:rsid w:val="00022B03"/>
    <w:rsid w:val="000304FA"/>
    <w:rsid w:val="000326DF"/>
    <w:rsid w:val="000335B5"/>
    <w:rsid w:val="00035881"/>
    <w:rsid w:val="00036C9C"/>
    <w:rsid w:val="000370D4"/>
    <w:rsid w:val="00040B89"/>
    <w:rsid w:val="0004150C"/>
    <w:rsid w:val="00043DA7"/>
    <w:rsid w:val="00043DBB"/>
    <w:rsid w:val="000516EC"/>
    <w:rsid w:val="00052E02"/>
    <w:rsid w:val="000534AE"/>
    <w:rsid w:val="00054088"/>
    <w:rsid w:val="00055404"/>
    <w:rsid w:val="0005647D"/>
    <w:rsid w:val="00057BE9"/>
    <w:rsid w:val="0006015E"/>
    <w:rsid w:val="00061A54"/>
    <w:rsid w:val="000630C0"/>
    <w:rsid w:val="000636A9"/>
    <w:rsid w:val="00070D20"/>
    <w:rsid w:val="00073699"/>
    <w:rsid w:val="00074C6A"/>
    <w:rsid w:val="00074F8B"/>
    <w:rsid w:val="00076132"/>
    <w:rsid w:val="00076BF9"/>
    <w:rsid w:val="00080FCD"/>
    <w:rsid w:val="000852B7"/>
    <w:rsid w:val="00085E6B"/>
    <w:rsid w:val="00086AB3"/>
    <w:rsid w:val="00093782"/>
    <w:rsid w:val="00096FE8"/>
    <w:rsid w:val="000973AF"/>
    <w:rsid w:val="00097D04"/>
    <w:rsid w:val="000A75D5"/>
    <w:rsid w:val="000B034B"/>
    <w:rsid w:val="000B1C84"/>
    <w:rsid w:val="000B22E1"/>
    <w:rsid w:val="000B2CA6"/>
    <w:rsid w:val="000B3F3E"/>
    <w:rsid w:val="000B52A0"/>
    <w:rsid w:val="000B574A"/>
    <w:rsid w:val="000B7AF8"/>
    <w:rsid w:val="000C00C2"/>
    <w:rsid w:val="000C3BA4"/>
    <w:rsid w:val="000C4C78"/>
    <w:rsid w:val="000D0ED1"/>
    <w:rsid w:val="000D0F14"/>
    <w:rsid w:val="000D382D"/>
    <w:rsid w:val="000D592B"/>
    <w:rsid w:val="000D65D6"/>
    <w:rsid w:val="000D7028"/>
    <w:rsid w:val="000E08F9"/>
    <w:rsid w:val="000E2FBF"/>
    <w:rsid w:val="000E30B0"/>
    <w:rsid w:val="000E4B5B"/>
    <w:rsid w:val="000E5A81"/>
    <w:rsid w:val="000E719A"/>
    <w:rsid w:val="000F0B08"/>
    <w:rsid w:val="000F2567"/>
    <w:rsid w:val="000F277E"/>
    <w:rsid w:val="000F33FE"/>
    <w:rsid w:val="000F3B2B"/>
    <w:rsid w:val="000F6792"/>
    <w:rsid w:val="00100B80"/>
    <w:rsid w:val="001050C9"/>
    <w:rsid w:val="001070EE"/>
    <w:rsid w:val="00107CD2"/>
    <w:rsid w:val="00110C48"/>
    <w:rsid w:val="00111692"/>
    <w:rsid w:val="00112C92"/>
    <w:rsid w:val="00113B91"/>
    <w:rsid w:val="00115018"/>
    <w:rsid w:val="00120152"/>
    <w:rsid w:val="00121FD6"/>
    <w:rsid w:val="00124634"/>
    <w:rsid w:val="00126013"/>
    <w:rsid w:val="001301D9"/>
    <w:rsid w:val="001315E0"/>
    <w:rsid w:val="001317F8"/>
    <w:rsid w:val="00135208"/>
    <w:rsid w:val="001354D2"/>
    <w:rsid w:val="001358CF"/>
    <w:rsid w:val="00135B21"/>
    <w:rsid w:val="00135D92"/>
    <w:rsid w:val="001369BA"/>
    <w:rsid w:val="00142EE5"/>
    <w:rsid w:val="00143826"/>
    <w:rsid w:val="00143ACD"/>
    <w:rsid w:val="00147F66"/>
    <w:rsid w:val="001527B7"/>
    <w:rsid w:val="001529AE"/>
    <w:rsid w:val="00153A68"/>
    <w:rsid w:val="00154D32"/>
    <w:rsid w:val="0016065D"/>
    <w:rsid w:val="00160AD6"/>
    <w:rsid w:val="00160F99"/>
    <w:rsid w:val="00162BB4"/>
    <w:rsid w:val="00163A35"/>
    <w:rsid w:val="0016579B"/>
    <w:rsid w:val="00167ABF"/>
    <w:rsid w:val="001709FB"/>
    <w:rsid w:val="00170DAE"/>
    <w:rsid w:val="00170F14"/>
    <w:rsid w:val="001712A5"/>
    <w:rsid w:val="0017290C"/>
    <w:rsid w:val="00174BB9"/>
    <w:rsid w:val="00175380"/>
    <w:rsid w:val="001757E9"/>
    <w:rsid w:val="0018309E"/>
    <w:rsid w:val="00183130"/>
    <w:rsid w:val="001849F2"/>
    <w:rsid w:val="0018553A"/>
    <w:rsid w:val="00186464"/>
    <w:rsid w:val="0018723F"/>
    <w:rsid w:val="00187A62"/>
    <w:rsid w:val="00190BB6"/>
    <w:rsid w:val="00191033"/>
    <w:rsid w:val="001911A6"/>
    <w:rsid w:val="00192C84"/>
    <w:rsid w:val="00193130"/>
    <w:rsid w:val="00194DD8"/>
    <w:rsid w:val="001A0809"/>
    <w:rsid w:val="001A0AD3"/>
    <w:rsid w:val="001A0E14"/>
    <w:rsid w:val="001A0EDE"/>
    <w:rsid w:val="001A30A5"/>
    <w:rsid w:val="001A6629"/>
    <w:rsid w:val="001B0ADB"/>
    <w:rsid w:val="001B158C"/>
    <w:rsid w:val="001B2842"/>
    <w:rsid w:val="001B3965"/>
    <w:rsid w:val="001B4BFF"/>
    <w:rsid w:val="001B5895"/>
    <w:rsid w:val="001B5EA2"/>
    <w:rsid w:val="001C0D69"/>
    <w:rsid w:val="001C0D6F"/>
    <w:rsid w:val="001C1EA7"/>
    <w:rsid w:val="001C1F03"/>
    <w:rsid w:val="001C2212"/>
    <w:rsid w:val="001C24DE"/>
    <w:rsid w:val="001C258E"/>
    <w:rsid w:val="001C4B78"/>
    <w:rsid w:val="001C4C7A"/>
    <w:rsid w:val="001C6DFB"/>
    <w:rsid w:val="001C714B"/>
    <w:rsid w:val="001C7D46"/>
    <w:rsid w:val="001C7D88"/>
    <w:rsid w:val="001D2883"/>
    <w:rsid w:val="001D2FCA"/>
    <w:rsid w:val="001D3EE2"/>
    <w:rsid w:val="001D669A"/>
    <w:rsid w:val="001E3C23"/>
    <w:rsid w:val="001E4726"/>
    <w:rsid w:val="001E6259"/>
    <w:rsid w:val="001E6281"/>
    <w:rsid w:val="001E6D56"/>
    <w:rsid w:val="001E73A5"/>
    <w:rsid w:val="001F06C5"/>
    <w:rsid w:val="001F1842"/>
    <w:rsid w:val="001F19A0"/>
    <w:rsid w:val="001F528B"/>
    <w:rsid w:val="001F7DC9"/>
    <w:rsid w:val="00200D8C"/>
    <w:rsid w:val="0020491F"/>
    <w:rsid w:val="002049C5"/>
    <w:rsid w:val="00206872"/>
    <w:rsid w:val="00211D6C"/>
    <w:rsid w:val="002125BF"/>
    <w:rsid w:val="00212AFA"/>
    <w:rsid w:val="00212E8A"/>
    <w:rsid w:val="00213A28"/>
    <w:rsid w:val="00215447"/>
    <w:rsid w:val="0021646D"/>
    <w:rsid w:val="00216760"/>
    <w:rsid w:val="00221965"/>
    <w:rsid w:val="0022286B"/>
    <w:rsid w:val="002237DC"/>
    <w:rsid w:val="00227270"/>
    <w:rsid w:val="00230C23"/>
    <w:rsid w:val="002323EF"/>
    <w:rsid w:val="00232E3E"/>
    <w:rsid w:val="00232F74"/>
    <w:rsid w:val="00235091"/>
    <w:rsid w:val="00235F32"/>
    <w:rsid w:val="00236102"/>
    <w:rsid w:val="002372FB"/>
    <w:rsid w:val="002379E8"/>
    <w:rsid w:val="0024070A"/>
    <w:rsid w:val="00242123"/>
    <w:rsid w:val="002425EF"/>
    <w:rsid w:val="00243A0A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60A5"/>
    <w:rsid w:val="00257A0F"/>
    <w:rsid w:val="00257E2F"/>
    <w:rsid w:val="00261844"/>
    <w:rsid w:val="00261C75"/>
    <w:rsid w:val="002666A0"/>
    <w:rsid w:val="00266B49"/>
    <w:rsid w:val="00267658"/>
    <w:rsid w:val="002711AF"/>
    <w:rsid w:val="00271E55"/>
    <w:rsid w:val="00274814"/>
    <w:rsid w:val="00275E6A"/>
    <w:rsid w:val="00276ACF"/>
    <w:rsid w:val="00280F85"/>
    <w:rsid w:val="00281E1F"/>
    <w:rsid w:val="0028297D"/>
    <w:rsid w:val="00282C5B"/>
    <w:rsid w:val="0028320E"/>
    <w:rsid w:val="00287318"/>
    <w:rsid w:val="00290F5A"/>
    <w:rsid w:val="00291F9E"/>
    <w:rsid w:val="002933E8"/>
    <w:rsid w:val="00293F30"/>
    <w:rsid w:val="00296062"/>
    <w:rsid w:val="00297934"/>
    <w:rsid w:val="002A2342"/>
    <w:rsid w:val="002A2863"/>
    <w:rsid w:val="002A2DCF"/>
    <w:rsid w:val="002A6FBE"/>
    <w:rsid w:val="002A6FFD"/>
    <w:rsid w:val="002B0F80"/>
    <w:rsid w:val="002B11C7"/>
    <w:rsid w:val="002B1BD5"/>
    <w:rsid w:val="002B46E9"/>
    <w:rsid w:val="002B5197"/>
    <w:rsid w:val="002B6B39"/>
    <w:rsid w:val="002B723E"/>
    <w:rsid w:val="002B73E2"/>
    <w:rsid w:val="002C11EF"/>
    <w:rsid w:val="002C6736"/>
    <w:rsid w:val="002D1299"/>
    <w:rsid w:val="002D37B9"/>
    <w:rsid w:val="002D476F"/>
    <w:rsid w:val="002D74DC"/>
    <w:rsid w:val="002E098C"/>
    <w:rsid w:val="002E279B"/>
    <w:rsid w:val="002E33AD"/>
    <w:rsid w:val="002E4D1F"/>
    <w:rsid w:val="002F57EB"/>
    <w:rsid w:val="002F7A53"/>
    <w:rsid w:val="00300460"/>
    <w:rsid w:val="003026CD"/>
    <w:rsid w:val="00302FF5"/>
    <w:rsid w:val="0030344C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3C0"/>
    <w:rsid w:val="003137E4"/>
    <w:rsid w:val="003139DF"/>
    <w:rsid w:val="00314987"/>
    <w:rsid w:val="00314999"/>
    <w:rsid w:val="0031522E"/>
    <w:rsid w:val="00315F57"/>
    <w:rsid w:val="00317291"/>
    <w:rsid w:val="00323413"/>
    <w:rsid w:val="003254F5"/>
    <w:rsid w:val="00325FBD"/>
    <w:rsid w:val="00330D4A"/>
    <w:rsid w:val="00331E06"/>
    <w:rsid w:val="003324C2"/>
    <w:rsid w:val="00333DA2"/>
    <w:rsid w:val="00334D2C"/>
    <w:rsid w:val="00336403"/>
    <w:rsid w:val="00340061"/>
    <w:rsid w:val="00341678"/>
    <w:rsid w:val="00341D25"/>
    <w:rsid w:val="00342975"/>
    <w:rsid w:val="003449A7"/>
    <w:rsid w:val="003465B9"/>
    <w:rsid w:val="00346A7E"/>
    <w:rsid w:val="003506E2"/>
    <w:rsid w:val="003512B8"/>
    <w:rsid w:val="00354114"/>
    <w:rsid w:val="00355AB0"/>
    <w:rsid w:val="00363898"/>
    <w:rsid w:val="0036414E"/>
    <w:rsid w:val="003662D7"/>
    <w:rsid w:val="003669E4"/>
    <w:rsid w:val="00367611"/>
    <w:rsid w:val="003677BC"/>
    <w:rsid w:val="0037101B"/>
    <w:rsid w:val="00371112"/>
    <w:rsid w:val="00371FD9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DD5"/>
    <w:rsid w:val="00384846"/>
    <w:rsid w:val="00385240"/>
    <w:rsid w:val="00387790"/>
    <w:rsid w:val="003878CF"/>
    <w:rsid w:val="00387C35"/>
    <w:rsid w:val="00390A50"/>
    <w:rsid w:val="00391808"/>
    <w:rsid w:val="00392C37"/>
    <w:rsid w:val="00397AE7"/>
    <w:rsid w:val="00397D19"/>
    <w:rsid w:val="003A1678"/>
    <w:rsid w:val="003A18D7"/>
    <w:rsid w:val="003A2D18"/>
    <w:rsid w:val="003A5ECC"/>
    <w:rsid w:val="003A786E"/>
    <w:rsid w:val="003B027E"/>
    <w:rsid w:val="003B0292"/>
    <w:rsid w:val="003B0CD1"/>
    <w:rsid w:val="003B0EB8"/>
    <w:rsid w:val="003B1AFE"/>
    <w:rsid w:val="003C2C69"/>
    <w:rsid w:val="003C2CD3"/>
    <w:rsid w:val="003C7A03"/>
    <w:rsid w:val="003D4208"/>
    <w:rsid w:val="003D506E"/>
    <w:rsid w:val="003D5572"/>
    <w:rsid w:val="003D5CB6"/>
    <w:rsid w:val="003D6ABF"/>
    <w:rsid w:val="003D6C57"/>
    <w:rsid w:val="003D7B3B"/>
    <w:rsid w:val="003E3C23"/>
    <w:rsid w:val="003E4E44"/>
    <w:rsid w:val="003E5D1E"/>
    <w:rsid w:val="003E5D8F"/>
    <w:rsid w:val="003E5EEB"/>
    <w:rsid w:val="003E72C6"/>
    <w:rsid w:val="003F1C7E"/>
    <w:rsid w:val="003F214F"/>
    <w:rsid w:val="003F2211"/>
    <w:rsid w:val="003F2B96"/>
    <w:rsid w:val="003F4A5D"/>
    <w:rsid w:val="003F73E7"/>
    <w:rsid w:val="003F784C"/>
    <w:rsid w:val="004015E0"/>
    <w:rsid w:val="00404320"/>
    <w:rsid w:val="004045C8"/>
    <w:rsid w:val="00413E97"/>
    <w:rsid w:val="00420D8D"/>
    <w:rsid w:val="0042154A"/>
    <w:rsid w:val="004215C8"/>
    <w:rsid w:val="0042211D"/>
    <w:rsid w:val="00422792"/>
    <w:rsid w:val="00422FFD"/>
    <w:rsid w:val="00423B92"/>
    <w:rsid w:val="004245E0"/>
    <w:rsid w:val="004256A0"/>
    <w:rsid w:val="00427434"/>
    <w:rsid w:val="004305AF"/>
    <w:rsid w:val="00433929"/>
    <w:rsid w:val="004343C4"/>
    <w:rsid w:val="00434B07"/>
    <w:rsid w:val="0043707F"/>
    <w:rsid w:val="004419A8"/>
    <w:rsid w:val="0044336D"/>
    <w:rsid w:val="004444A7"/>
    <w:rsid w:val="00447ED4"/>
    <w:rsid w:val="00451D7D"/>
    <w:rsid w:val="00451EA1"/>
    <w:rsid w:val="0045258C"/>
    <w:rsid w:val="00452707"/>
    <w:rsid w:val="00453CB1"/>
    <w:rsid w:val="0046086C"/>
    <w:rsid w:val="00462117"/>
    <w:rsid w:val="00464514"/>
    <w:rsid w:val="00464678"/>
    <w:rsid w:val="00464DC6"/>
    <w:rsid w:val="00464FB5"/>
    <w:rsid w:val="00467055"/>
    <w:rsid w:val="00467906"/>
    <w:rsid w:val="00467CE5"/>
    <w:rsid w:val="00470E55"/>
    <w:rsid w:val="00474315"/>
    <w:rsid w:val="00474F57"/>
    <w:rsid w:val="00475D24"/>
    <w:rsid w:val="00476128"/>
    <w:rsid w:val="00476774"/>
    <w:rsid w:val="00476942"/>
    <w:rsid w:val="0048053C"/>
    <w:rsid w:val="004815D2"/>
    <w:rsid w:val="00482391"/>
    <w:rsid w:val="004837D5"/>
    <w:rsid w:val="00485A5B"/>
    <w:rsid w:val="00490C91"/>
    <w:rsid w:val="00492A10"/>
    <w:rsid w:val="004936AF"/>
    <w:rsid w:val="00494B4F"/>
    <w:rsid w:val="004953D4"/>
    <w:rsid w:val="0049574D"/>
    <w:rsid w:val="00495845"/>
    <w:rsid w:val="00496820"/>
    <w:rsid w:val="00496A4B"/>
    <w:rsid w:val="0049713A"/>
    <w:rsid w:val="004A02A6"/>
    <w:rsid w:val="004A19B4"/>
    <w:rsid w:val="004A1EDC"/>
    <w:rsid w:val="004A2C21"/>
    <w:rsid w:val="004A3E4A"/>
    <w:rsid w:val="004A748C"/>
    <w:rsid w:val="004B0316"/>
    <w:rsid w:val="004B0383"/>
    <w:rsid w:val="004B0F07"/>
    <w:rsid w:val="004B2BA8"/>
    <w:rsid w:val="004B3F65"/>
    <w:rsid w:val="004B42BE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693F"/>
    <w:rsid w:val="004D0592"/>
    <w:rsid w:val="004D183A"/>
    <w:rsid w:val="004D2327"/>
    <w:rsid w:val="004D2678"/>
    <w:rsid w:val="004D4629"/>
    <w:rsid w:val="004D5406"/>
    <w:rsid w:val="004D577D"/>
    <w:rsid w:val="004D5C87"/>
    <w:rsid w:val="004D5E13"/>
    <w:rsid w:val="004D6DB2"/>
    <w:rsid w:val="004D702A"/>
    <w:rsid w:val="004D7723"/>
    <w:rsid w:val="004E0AFA"/>
    <w:rsid w:val="004E0EAE"/>
    <w:rsid w:val="004E14F0"/>
    <w:rsid w:val="004E20ED"/>
    <w:rsid w:val="004E26DD"/>
    <w:rsid w:val="004E40B1"/>
    <w:rsid w:val="004E7CEC"/>
    <w:rsid w:val="004F0A2A"/>
    <w:rsid w:val="004F3510"/>
    <w:rsid w:val="004F3D5E"/>
    <w:rsid w:val="004F5442"/>
    <w:rsid w:val="004F5DC2"/>
    <w:rsid w:val="00500D0F"/>
    <w:rsid w:val="00502017"/>
    <w:rsid w:val="00502847"/>
    <w:rsid w:val="00502F3A"/>
    <w:rsid w:val="00504D09"/>
    <w:rsid w:val="005052D1"/>
    <w:rsid w:val="00505AFA"/>
    <w:rsid w:val="00507675"/>
    <w:rsid w:val="00510312"/>
    <w:rsid w:val="00511234"/>
    <w:rsid w:val="00512CBD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315F3"/>
    <w:rsid w:val="005322E5"/>
    <w:rsid w:val="00533272"/>
    <w:rsid w:val="005347B7"/>
    <w:rsid w:val="00534801"/>
    <w:rsid w:val="005352E0"/>
    <w:rsid w:val="00537FAE"/>
    <w:rsid w:val="00541483"/>
    <w:rsid w:val="00542B4D"/>
    <w:rsid w:val="0054332B"/>
    <w:rsid w:val="00543C3D"/>
    <w:rsid w:val="00545D57"/>
    <w:rsid w:val="005467A1"/>
    <w:rsid w:val="005479B6"/>
    <w:rsid w:val="0055123E"/>
    <w:rsid w:val="00551A1D"/>
    <w:rsid w:val="0055661B"/>
    <w:rsid w:val="00557BBA"/>
    <w:rsid w:val="00561AEC"/>
    <w:rsid w:val="00564F42"/>
    <w:rsid w:val="0056652E"/>
    <w:rsid w:val="00573CAA"/>
    <w:rsid w:val="005758BE"/>
    <w:rsid w:val="005763C5"/>
    <w:rsid w:val="00580233"/>
    <w:rsid w:val="005832C4"/>
    <w:rsid w:val="005835E5"/>
    <w:rsid w:val="00586DD4"/>
    <w:rsid w:val="00590D71"/>
    <w:rsid w:val="005911AB"/>
    <w:rsid w:val="00592640"/>
    <w:rsid w:val="005927BF"/>
    <w:rsid w:val="00593E80"/>
    <w:rsid w:val="0059417D"/>
    <w:rsid w:val="00594C3F"/>
    <w:rsid w:val="00595A39"/>
    <w:rsid w:val="0059618D"/>
    <w:rsid w:val="005A0FC6"/>
    <w:rsid w:val="005A3E66"/>
    <w:rsid w:val="005A41A8"/>
    <w:rsid w:val="005A4B55"/>
    <w:rsid w:val="005A7770"/>
    <w:rsid w:val="005B2A8C"/>
    <w:rsid w:val="005B3697"/>
    <w:rsid w:val="005B6D1A"/>
    <w:rsid w:val="005B6ECD"/>
    <w:rsid w:val="005C191B"/>
    <w:rsid w:val="005C24FC"/>
    <w:rsid w:val="005C3584"/>
    <w:rsid w:val="005C36CF"/>
    <w:rsid w:val="005C3F07"/>
    <w:rsid w:val="005C5EEA"/>
    <w:rsid w:val="005D1823"/>
    <w:rsid w:val="005D3375"/>
    <w:rsid w:val="005D3935"/>
    <w:rsid w:val="005D6076"/>
    <w:rsid w:val="005E0426"/>
    <w:rsid w:val="005E0440"/>
    <w:rsid w:val="005E0B05"/>
    <w:rsid w:val="005E0FAE"/>
    <w:rsid w:val="005E1738"/>
    <w:rsid w:val="005E3ADF"/>
    <w:rsid w:val="005E6E03"/>
    <w:rsid w:val="005F2112"/>
    <w:rsid w:val="005F2F6F"/>
    <w:rsid w:val="005F343C"/>
    <w:rsid w:val="005F6EEE"/>
    <w:rsid w:val="005F7C63"/>
    <w:rsid w:val="00600CD3"/>
    <w:rsid w:val="006023CF"/>
    <w:rsid w:val="00602CE3"/>
    <w:rsid w:val="006042C3"/>
    <w:rsid w:val="00604F55"/>
    <w:rsid w:val="006055EF"/>
    <w:rsid w:val="00605B81"/>
    <w:rsid w:val="00612AD7"/>
    <w:rsid w:val="00613D81"/>
    <w:rsid w:val="00614E30"/>
    <w:rsid w:val="00615436"/>
    <w:rsid w:val="0062194B"/>
    <w:rsid w:val="0062283A"/>
    <w:rsid w:val="00622D2D"/>
    <w:rsid w:val="00622F52"/>
    <w:rsid w:val="00623A82"/>
    <w:rsid w:val="00624B69"/>
    <w:rsid w:val="006255C7"/>
    <w:rsid w:val="0062684E"/>
    <w:rsid w:val="00626F84"/>
    <w:rsid w:val="00627CA7"/>
    <w:rsid w:val="00627FEA"/>
    <w:rsid w:val="0063051A"/>
    <w:rsid w:val="00642142"/>
    <w:rsid w:val="00642F31"/>
    <w:rsid w:val="00643AA2"/>
    <w:rsid w:val="006452FA"/>
    <w:rsid w:val="0064549C"/>
    <w:rsid w:val="00645594"/>
    <w:rsid w:val="00647658"/>
    <w:rsid w:val="00650830"/>
    <w:rsid w:val="006510E8"/>
    <w:rsid w:val="00651A31"/>
    <w:rsid w:val="00655C0E"/>
    <w:rsid w:val="006567B9"/>
    <w:rsid w:val="00656C0B"/>
    <w:rsid w:val="006570ED"/>
    <w:rsid w:val="00667F25"/>
    <w:rsid w:val="00670860"/>
    <w:rsid w:val="006718DB"/>
    <w:rsid w:val="006722A6"/>
    <w:rsid w:val="00672CC0"/>
    <w:rsid w:val="0067430C"/>
    <w:rsid w:val="00675DA2"/>
    <w:rsid w:val="00677142"/>
    <w:rsid w:val="006773CD"/>
    <w:rsid w:val="00677AE8"/>
    <w:rsid w:val="00677EBF"/>
    <w:rsid w:val="006807AE"/>
    <w:rsid w:val="00680D38"/>
    <w:rsid w:val="00682394"/>
    <w:rsid w:val="006839BB"/>
    <w:rsid w:val="006839FB"/>
    <w:rsid w:val="00683CA8"/>
    <w:rsid w:val="0069042B"/>
    <w:rsid w:val="00691D5D"/>
    <w:rsid w:val="00692161"/>
    <w:rsid w:val="00694C5B"/>
    <w:rsid w:val="00694EF5"/>
    <w:rsid w:val="006A069D"/>
    <w:rsid w:val="006A0ADF"/>
    <w:rsid w:val="006A2C0C"/>
    <w:rsid w:val="006A3548"/>
    <w:rsid w:val="006A68FD"/>
    <w:rsid w:val="006A7D53"/>
    <w:rsid w:val="006B177B"/>
    <w:rsid w:val="006B275C"/>
    <w:rsid w:val="006B4722"/>
    <w:rsid w:val="006B6C5B"/>
    <w:rsid w:val="006B6FA3"/>
    <w:rsid w:val="006C2FDC"/>
    <w:rsid w:val="006C56B5"/>
    <w:rsid w:val="006D1A79"/>
    <w:rsid w:val="006D2C1B"/>
    <w:rsid w:val="006D3FE9"/>
    <w:rsid w:val="006D5CAD"/>
    <w:rsid w:val="006E0146"/>
    <w:rsid w:val="006E0416"/>
    <w:rsid w:val="006E0512"/>
    <w:rsid w:val="006E05B3"/>
    <w:rsid w:val="006E18B1"/>
    <w:rsid w:val="006E5517"/>
    <w:rsid w:val="006E5975"/>
    <w:rsid w:val="006E678C"/>
    <w:rsid w:val="006F3720"/>
    <w:rsid w:val="006F3894"/>
    <w:rsid w:val="006F3EE5"/>
    <w:rsid w:val="006F6E3D"/>
    <w:rsid w:val="00701A9C"/>
    <w:rsid w:val="00704E25"/>
    <w:rsid w:val="00705258"/>
    <w:rsid w:val="00706B5C"/>
    <w:rsid w:val="00710246"/>
    <w:rsid w:val="0071033F"/>
    <w:rsid w:val="00711B6F"/>
    <w:rsid w:val="00712C07"/>
    <w:rsid w:val="00712CD7"/>
    <w:rsid w:val="007130ED"/>
    <w:rsid w:val="00713EEA"/>
    <w:rsid w:val="00715DDD"/>
    <w:rsid w:val="00715F5F"/>
    <w:rsid w:val="007172EC"/>
    <w:rsid w:val="007174A2"/>
    <w:rsid w:val="00717EE2"/>
    <w:rsid w:val="0072191A"/>
    <w:rsid w:val="0072231F"/>
    <w:rsid w:val="007228CA"/>
    <w:rsid w:val="00723AE3"/>
    <w:rsid w:val="00724F3C"/>
    <w:rsid w:val="0072574B"/>
    <w:rsid w:val="007303F4"/>
    <w:rsid w:val="00733960"/>
    <w:rsid w:val="00734303"/>
    <w:rsid w:val="00737A75"/>
    <w:rsid w:val="00743849"/>
    <w:rsid w:val="00744832"/>
    <w:rsid w:val="00746CBD"/>
    <w:rsid w:val="00747E62"/>
    <w:rsid w:val="007531B5"/>
    <w:rsid w:val="00753CD0"/>
    <w:rsid w:val="007549D7"/>
    <w:rsid w:val="007565EC"/>
    <w:rsid w:val="00756942"/>
    <w:rsid w:val="00756CD2"/>
    <w:rsid w:val="007575F8"/>
    <w:rsid w:val="00760242"/>
    <w:rsid w:val="007611DE"/>
    <w:rsid w:val="0076158C"/>
    <w:rsid w:val="0076650E"/>
    <w:rsid w:val="00766638"/>
    <w:rsid w:val="0077077B"/>
    <w:rsid w:val="00770E6F"/>
    <w:rsid w:val="007716D0"/>
    <w:rsid w:val="0077182D"/>
    <w:rsid w:val="007728DF"/>
    <w:rsid w:val="00772F3F"/>
    <w:rsid w:val="00773CB2"/>
    <w:rsid w:val="00773F1D"/>
    <w:rsid w:val="007766FA"/>
    <w:rsid w:val="00776C5C"/>
    <w:rsid w:val="00777A7F"/>
    <w:rsid w:val="00782017"/>
    <w:rsid w:val="007821C8"/>
    <w:rsid w:val="00782FF5"/>
    <w:rsid w:val="007830A7"/>
    <w:rsid w:val="00783C43"/>
    <w:rsid w:val="00784352"/>
    <w:rsid w:val="00785F1D"/>
    <w:rsid w:val="00786BE7"/>
    <w:rsid w:val="00790281"/>
    <w:rsid w:val="0079112F"/>
    <w:rsid w:val="00793C7F"/>
    <w:rsid w:val="00793E86"/>
    <w:rsid w:val="0079458C"/>
    <w:rsid w:val="007A14F1"/>
    <w:rsid w:val="007A2DDC"/>
    <w:rsid w:val="007A2F68"/>
    <w:rsid w:val="007A4AD7"/>
    <w:rsid w:val="007A6568"/>
    <w:rsid w:val="007B069B"/>
    <w:rsid w:val="007B0D5E"/>
    <w:rsid w:val="007B104C"/>
    <w:rsid w:val="007B347A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503C"/>
    <w:rsid w:val="007C5A26"/>
    <w:rsid w:val="007D3CCD"/>
    <w:rsid w:val="007D5BCD"/>
    <w:rsid w:val="007D5CCF"/>
    <w:rsid w:val="007D612D"/>
    <w:rsid w:val="007E27B3"/>
    <w:rsid w:val="007E3DBC"/>
    <w:rsid w:val="007E49F0"/>
    <w:rsid w:val="007E5E30"/>
    <w:rsid w:val="007F051A"/>
    <w:rsid w:val="007F0FC6"/>
    <w:rsid w:val="007F22F0"/>
    <w:rsid w:val="007F4B2E"/>
    <w:rsid w:val="008000BF"/>
    <w:rsid w:val="00801BD9"/>
    <w:rsid w:val="0080343B"/>
    <w:rsid w:val="00803D7E"/>
    <w:rsid w:val="0080461C"/>
    <w:rsid w:val="008048D2"/>
    <w:rsid w:val="0080780C"/>
    <w:rsid w:val="00807A27"/>
    <w:rsid w:val="008123B2"/>
    <w:rsid w:val="00813717"/>
    <w:rsid w:val="00813834"/>
    <w:rsid w:val="00814CC7"/>
    <w:rsid w:val="0081574B"/>
    <w:rsid w:val="008168FA"/>
    <w:rsid w:val="00820EA7"/>
    <w:rsid w:val="008232E8"/>
    <w:rsid w:val="008245E7"/>
    <w:rsid w:val="00826000"/>
    <w:rsid w:val="0082666F"/>
    <w:rsid w:val="00826CE5"/>
    <w:rsid w:val="00827D80"/>
    <w:rsid w:val="00830645"/>
    <w:rsid w:val="0083128E"/>
    <w:rsid w:val="00832AF3"/>
    <w:rsid w:val="00832F38"/>
    <w:rsid w:val="0083494F"/>
    <w:rsid w:val="00835894"/>
    <w:rsid w:val="00843ED7"/>
    <w:rsid w:val="00846625"/>
    <w:rsid w:val="0084667E"/>
    <w:rsid w:val="008469F4"/>
    <w:rsid w:val="00851950"/>
    <w:rsid w:val="008542DE"/>
    <w:rsid w:val="0085451A"/>
    <w:rsid w:val="008548D3"/>
    <w:rsid w:val="00860C11"/>
    <w:rsid w:val="00861D28"/>
    <w:rsid w:val="00861FB0"/>
    <w:rsid w:val="00864538"/>
    <w:rsid w:val="008648E7"/>
    <w:rsid w:val="00865252"/>
    <w:rsid w:val="008657F0"/>
    <w:rsid w:val="008674EC"/>
    <w:rsid w:val="00871EDF"/>
    <w:rsid w:val="00872412"/>
    <w:rsid w:val="0087372E"/>
    <w:rsid w:val="00874068"/>
    <w:rsid w:val="00876321"/>
    <w:rsid w:val="00876B74"/>
    <w:rsid w:val="0087778B"/>
    <w:rsid w:val="008800E3"/>
    <w:rsid w:val="0088093B"/>
    <w:rsid w:val="008817E2"/>
    <w:rsid w:val="00883A51"/>
    <w:rsid w:val="00883F8B"/>
    <w:rsid w:val="0088413A"/>
    <w:rsid w:val="00884BEE"/>
    <w:rsid w:val="008861ED"/>
    <w:rsid w:val="00887B15"/>
    <w:rsid w:val="00887F4C"/>
    <w:rsid w:val="0089148F"/>
    <w:rsid w:val="008923D7"/>
    <w:rsid w:val="00893495"/>
    <w:rsid w:val="00895DC2"/>
    <w:rsid w:val="00896A5C"/>
    <w:rsid w:val="008A0D75"/>
    <w:rsid w:val="008A2FC7"/>
    <w:rsid w:val="008A3F7C"/>
    <w:rsid w:val="008A437D"/>
    <w:rsid w:val="008A4AAF"/>
    <w:rsid w:val="008A5AF4"/>
    <w:rsid w:val="008B2CC4"/>
    <w:rsid w:val="008B3B15"/>
    <w:rsid w:val="008B6185"/>
    <w:rsid w:val="008B6E42"/>
    <w:rsid w:val="008C1488"/>
    <w:rsid w:val="008C2151"/>
    <w:rsid w:val="008C22DE"/>
    <w:rsid w:val="008C2C22"/>
    <w:rsid w:val="008C2C89"/>
    <w:rsid w:val="008C2D52"/>
    <w:rsid w:val="008C31AF"/>
    <w:rsid w:val="008C31E4"/>
    <w:rsid w:val="008C42A8"/>
    <w:rsid w:val="008C7437"/>
    <w:rsid w:val="008C7CE3"/>
    <w:rsid w:val="008D14A2"/>
    <w:rsid w:val="008D2363"/>
    <w:rsid w:val="008D3093"/>
    <w:rsid w:val="008D505E"/>
    <w:rsid w:val="008D50CF"/>
    <w:rsid w:val="008D793D"/>
    <w:rsid w:val="008E2542"/>
    <w:rsid w:val="008E49D1"/>
    <w:rsid w:val="008E5EBE"/>
    <w:rsid w:val="008F286A"/>
    <w:rsid w:val="008F472E"/>
    <w:rsid w:val="009005E0"/>
    <w:rsid w:val="00900AB9"/>
    <w:rsid w:val="00902E86"/>
    <w:rsid w:val="00905211"/>
    <w:rsid w:val="009055F6"/>
    <w:rsid w:val="00911B36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52E7"/>
    <w:rsid w:val="0092583F"/>
    <w:rsid w:val="00931230"/>
    <w:rsid w:val="00931D51"/>
    <w:rsid w:val="0093455F"/>
    <w:rsid w:val="00936C6C"/>
    <w:rsid w:val="00943A15"/>
    <w:rsid w:val="00945E41"/>
    <w:rsid w:val="00951F37"/>
    <w:rsid w:val="00952297"/>
    <w:rsid w:val="00953B46"/>
    <w:rsid w:val="00954C4B"/>
    <w:rsid w:val="00956FB3"/>
    <w:rsid w:val="0096593F"/>
    <w:rsid w:val="009667B0"/>
    <w:rsid w:val="00972CED"/>
    <w:rsid w:val="009750BF"/>
    <w:rsid w:val="00975785"/>
    <w:rsid w:val="00976315"/>
    <w:rsid w:val="009764C9"/>
    <w:rsid w:val="00980BE9"/>
    <w:rsid w:val="00981A63"/>
    <w:rsid w:val="00984C7C"/>
    <w:rsid w:val="00985CEA"/>
    <w:rsid w:val="00991F4A"/>
    <w:rsid w:val="00993EE7"/>
    <w:rsid w:val="00993EFF"/>
    <w:rsid w:val="00994648"/>
    <w:rsid w:val="0099621C"/>
    <w:rsid w:val="00997CD8"/>
    <w:rsid w:val="009A0016"/>
    <w:rsid w:val="009A16FE"/>
    <w:rsid w:val="009A287C"/>
    <w:rsid w:val="009A5E10"/>
    <w:rsid w:val="009B0138"/>
    <w:rsid w:val="009B07EF"/>
    <w:rsid w:val="009B10AD"/>
    <w:rsid w:val="009B2A8F"/>
    <w:rsid w:val="009B6D95"/>
    <w:rsid w:val="009B7399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40C7"/>
    <w:rsid w:val="009D5BDA"/>
    <w:rsid w:val="009E386E"/>
    <w:rsid w:val="009E4334"/>
    <w:rsid w:val="009E6ABA"/>
    <w:rsid w:val="009E7AE1"/>
    <w:rsid w:val="009F2C20"/>
    <w:rsid w:val="009F3461"/>
    <w:rsid w:val="009F5DB9"/>
    <w:rsid w:val="00A007A0"/>
    <w:rsid w:val="00A02109"/>
    <w:rsid w:val="00A03EC1"/>
    <w:rsid w:val="00A04179"/>
    <w:rsid w:val="00A05E87"/>
    <w:rsid w:val="00A10F29"/>
    <w:rsid w:val="00A114DC"/>
    <w:rsid w:val="00A11D79"/>
    <w:rsid w:val="00A147FE"/>
    <w:rsid w:val="00A17F0D"/>
    <w:rsid w:val="00A20245"/>
    <w:rsid w:val="00A23C43"/>
    <w:rsid w:val="00A23EA0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D8D"/>
    <w:rsid w:val="00A4480C"/>
    <w:rsid w:val="00A44DCA"/>
    <w:rsid w:val="00A44E09"/>
    <w:rsid w:val="00A461D8"/>
    <w:rsid w:val="00A513EA"/>
    <w:rsid w:val="00A5476E"/>
    <w:rsid w:val="00A55507"/>
    <w:rsid w:val="00A566F8"/>
    <w:rsid w:val="00A57751"/>
    <w:rsid w:val="00A60FE5"/>
    <w:rsid w:val="00A617EB"/>
    <w:rsid w:val="00A62AD2"/>
    <w:rsid w:val="00A635D3"/>
    <w:rsid w:val="00A660AE"/>
    <w:rsid w:val="00A67338"/>
    <w:rsid w:val="00A67BD9"/>
    <w:rsid w:val="00A71572"/>
    <w:rsid w:val="00A717AC"/>
    <w:rsid w:val="00A728E7"/>
    <w:rsid w:val="00A7299B"/>
    <w:rsid w:val="00A72EEB"/>
    <w:rsid w:val="00A739FE"/>
    <w:rsid w:val="00A750F6"/>
    <w:rsid w:val="00A775C4"/>
    <w:rsid w:val="00A8288B"/>
    <w:rsid w:val="00A84535"/>
    <w:rsid w:val="00A8526A"/>
    <w:rsid w:val="00A86A3F"/>
    <w:rsid w:val="00A86E28"/>
    <w:rsid w:val="00A870C2"/>
    <w:rsid w:val="00A9156D"/>
    <w:rsid w:val="00A91AD8"/>
    <w:rsid w:val="00A92CFC"/>
    <w:rsid w:val="00A94118"/>
    <w:rsid w:val="00A94438"/>
    <w:rsid w:val="00A95140"/>
    <w:rsid w:val="00A974F6"/>
    <w:rsid w:val="00AA0C3C"/>
    <w:rsid w:val="00AA0CD0"/>
    <w:rsid w:val="00AA20AA"/>
    <w:rsid w:val="00AA5A1C"/>
    <w:rsid w:val="00AA6443"/>
    <w:rsid w:val="00AA6732"/>
    <w:rsid w:val="00AB1369"/>
    <w:rsid w:val="00AB41B2"/>
    <w:rsid w:val="00AB57E2"/>
    <w:rsid w:val="00AC193C"/>
    <w:rsid w:val="00AC2A1A"/>
    <w:rsid w:val="00AC3C0D"/>
    <w:rsid w:val="00AC45BB"/>
    <w:rsid w:val="00AC4D7E"/>
    <w:rsid w:val="00AC51CE"/>
    <w:rsid w:val="00AC5CC5"/>
    <w:rsid w:val="00AD07BF"/>
    <w:rsid w:val="00AD1056"/>
    <w:rsid w:val="00AD278C"/>
    <w:rsid w:val="00AD3993"/>
    <w:rsid w:val="00AD4EBC"/>
    <w:rsid w:val="00AD6C89"/>
    <w:rsid w:val="00AE156C"/>
    <w:rsid w:val="00AE2165"/>
    <w:rsid w:val="00AE7B4D"/>
    <w:rsid w:val="00AF089A"/>
    <w:rsid w:val="00AF30F4"/>
    <w:rsid w:val="00AF6405"/>
    <w:rsid w:val="00AF6484"/>
    <w:rsid w:val="00AF65A6"/>
    <w:rsid w:val="00AF724C"/>
    <w:rsid w:val="00AF78FA"/>
    <w:rsid w:val="00B072B2"/>
    <w:rsid w:val="00B1062A"/>
    <w:rsid w:val="00B11A05"/>
    <w:rsid w:val="00B1302C"/>
    <w:rsid w:val="00B15EEB"/>
    <w:rsid w:val="00B17A1C"/>
    <w:rsid w:val="00B24DA4"/>
    <w:rsid w:val="00B2516F"/>
    <w:rsid w:val="00B25D8A"/>
    <w:rsid w:val="00B30DF6"/>
    <w:rsid w:val="00B312F4"/>
    <w:rsid w:val="00B360C6"/>
    <w:rsid w:val="00B377E7"/>
    <w:rsid w:val="00B37B36"/>
    <w:rsid w:val="00B41BC8"/>
    <w:rsid w:val="00B43FED"/>
    <w:rsid w:val="00B44319"/>
    <w:rsid w:val="00B447B8"/>
    <w:rsid w:val="00B465AA"/>
    <w:rsid w:val="00B466AB"/>
    <w:rsid w:val="00B470BE"/>
    <w:rsid w:val="00B472D8"/>
    <w:rsid w:val="00B528D7"/>
    <w:rsid w:val="00B537A3"/>
    <w:rsid w:val="00B55356"/>
    <w:rsid w:val="00B6142B"/>
    <w:rsid w:val="00B63677"/>
    <w:rsid w:val="00B661E2"/>
    <w:rsid w:val="00B7120B"/>
    <w:rsid w:val="00B7188E"/>
    <w:rsid w:val="00B750EA"/>
    <w:rsid w:val="00B758E5"/>
    <w:rsid w:val="00B76C21"/>
    <w:rsid w:val="00B77567"/>
    <w:rsid w:val="00B8025D"/>
    <w:rsid w:val="00B829F0"/>
    <w:rsid w:val="00B87CC6"/>
    <w:rsid w:val="00B909FD"/>
    <w:rsid w:val="00B90E47"/>
    <w:rsid w:val="00B9279B"/>
    <w:rsid w:val="00B93CFB"/>
    <w:rsid w:val="00B93E4E"/>
    <w:rsid w:val="00B94F29"/>
    <w:rsid w:val="00B9501A"/>
    <w:rsid w:val="00B957A3"/>
    <w:rsid w:val="00B97E9F"/>
    <w:rsid w:val="00BA3BF3"/>
    <w:rsid w:val="00BA3EF2"/>
    <w:rsid w:val="00BA410D"/>
    <w:rsid w:val="00BA66F0"/>
    <w:rsid w:val="00BA69DC"/>
    <w:rsid w:val="00BA72D3"/>
    <w:rsid w:val="00BA776E"/>
    <w:rsid w:val="00BB112F"/>
    <w:rsid w:val="00BB2288"/>
    <w:rsid w:val="00BB672D"/>
    <w:rsid w:val="00BB6893"/>
    <w:rsid w:val="00BB7BC9"/>
    <w:rsid w:val="00BC4283"/>
    <w:rsid w:val="00BC49B6"/>
    <w:rsid w:val="00BC5CD3"/>
    <w:rsid w:val="00BC7733"/>
    <w:rsid w:val="00BC7836"/>
    <w:rsid w:val="00BC7E7A"/>
    <w:rsid w:val="00BD05D6"/>
    <w:rsid w:val="00BD1737"/>
    <w:rsid w:val="00BD377F"/>
    <w:rsid w:val="00BD3BED"/>
    <w:rsid w:val="00BD6311"/>
    <w:rsid w:val="00BE37B1"/>
    <w:rsid w:val="00BE4381"/>
    <w:rsid w:val="00BE6A67"/>
    <w:rsid w:val="00BF0908"/>
    <w:rsid w:val="00BF238E"/>
    <w:rsid w:val="00BF33E9"/>
    <w:rsid w:val="00BF34EC"/>
    <w:rsid w:val="00BF3F61"/>
    <w:rsid w:val="00BF5D76"/>
    <w:rsid w:val="00BF794D"/>
    <w:rsid w:val="00C00429"/>
    <w:rsid w:val="00C024C6"/>
    <w:rsid w:val="00C03774"/>
    <w:rsid w:val="00C041DE"/>
    <w:rsid w:val="00C04B49"/>
    <w:rsid w:val="00C0620E"/>
    <w:rsid w:val="00C07D53"/>
    <w:rsid w:val="00C146C1"/>
    <w:rsid w:val="00C21474"/>
    <w:rsid w:val="00C22693"/>
    <w:rsid w:val="00C23A61"/>
    <w:rsid w:val="00C23FAD"/>
    <w:rsid w:val="00C2434C"/>
    <w:rsid w:val="00C26E79"/>
    <w:rsid w:val="00C31491"/>
    <w:rsid w:val="00C316D0"/>
    <w:rsid w:val="00C31CF9"/>
    <w:rsid w:val="00C329A0"/>
    <w:rsid w:val="00C32DB5"/>
    <w:rsid w:val="00C33E83"/>
    <w:rsid w:val="00C3542B"/>
    <w:rsid w:val="00C3552A"/>
    <w:rsid w:val="00C37173"/>
    <w:rsid w:val="00C410F9"/>
    <w:rsid w:val="00C41A82"/>
    <w:rsid w:val="00C428A7"/>
    <w:rsid w:val="00C43285"/>
    <w:rsid w:val="00C4744F"/>
    <w:rsid w:val="00C5137D"/>
    <w:rsid w:val="00C51F45"/>
    <w:rsid w:val="00C53185"/>
    <w:rsid w:val="00C55F85"/>
    <w:rsid w:val="00C574DB"/>
    <w:rsid w:val="00C57AF8"/>
    <w:rsid w:val="00C70A60"/>
    <w:rsid w:val="00C70A81"/>
    <w:rsid w:val="00C711C9"/>
    <w:rsid w:val="00C712B3"/>
    <w:rsid w:val="00C726A0"/>
    <w:rsid w:val="00C75825"/>
    <w:rsid w:val="00C76F72"/>
    <w:rsid w:val="00C77745"/>
    <w:rsid w:val="00C905D2"/>
    <w:rsid w:val="00C92868"/>
    <w:rsid w:val="00C9303B"/>
    <w:rsid w:val="00C93CD3"/>
    <w:rsid w:val="00C940A3"/>
    <w:rsid w:val="00C94DB1"/>
    <w:rsid w:val="00C95D3B"/>
    <w:rsid w:val="00C961F0"/>
    <w:rsid w:val="00C96CFE"/>
    <w:rsid w:val="00C96D80"/>
    <w:rsid w:val="00C9749E"/>
    <w:rsid w:val="00CA037F"/>
    <w:rsid w:val="00CA1369"/>
    <w:rsid w:val="00CA1599"/>
    <w:rsid w:val="00CA457C"/>
    <w:rsid w:val="00CA70E3"/>
    <w:rsid w:val="00CB00FB"/>
    <w:rsid w:val="00CB17D9"/>
    <w:rsid w:val="00CB38F6"/>
    <w:rsid w:val="00CB4245"/>
    <w:rsid w:val="00CB49D5"/>
    <w:rsid w:val="00CB5AE5"/>
    <w:rsid w:val="00CB676A"/>
    <w:rsid w:val="00CB7E85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E08D9"/>
    <w:rsid w:val="00CE0BBC"/>
    <w:rsid w:val="00CE34FF"/>
    <w:rsid w:val="00CE4555"/>
    <w:rsid w:val="00CE666B"/>
    <w:rsid w:val="00CE66DA"/>
    <w:rsid w:val="00CE6958"/>
    <w:rsid w:val="00CE6C49"/>
    <w:rsid w:val="00CF144E"/>
    <w:rsid w:val="00CF1E66"/>
    <w:rsid w:val="00CF28C0"/>
    <w:rsid w:val="00CF2D41"/>
    <w:rsid w:val="00CF3C56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D10"/>
    <w:rsid w:val="00D20132"/>
    <w:rsid w:val="00D209CA"/>
    <w:rsid w:val="00D2425D"/>
    <w:rsid w:val="00D24628"/>
    <w:rsid w:val="00D25FB2"/>
    <w:rsid w:val="00D26BED"/>
    <w:rsid w:val="00D27292"/>
    <w:rsid w:val="00D276E8"/>
    <w:rsid w:val="00D3005D"/>
    <w:rsid w:val="00D31458"/>
    <w:rsid w:val="00D3479A"/>
    <w:rsid w:val="00D34CBE"/>
    <w:rsid w:val="00D35C1C"/>
    <w:rsid w:val="00D364E7"/>
    <w:rsid w:val="00D36D8F"/>
    <w:rsid w:val="00D3718D"/>
    <w:rsid w:val="00D37BB7"/>
    <w:rsid w:val="00D410BA"/>
    <w:rsid w:val="00D41499"/>
    <w:rsid w:val="00D41E91"/>
    <w:rsid w:val="00D479CA"/>
    <w:rsid w:val="00D506C0"/>
    <w:rsid w:val="00D539D4"/>
    <w:rsid w:val="00D57876"/>
    <w:rsid w:val="00D6125E"/>
    <w:rsid w:val="00D6222E"/>
    <w:rsid w:val="00D63774"/>
    <w:rsid w:val="00D64948"/>
    <w:rsid w:val="00D70290"/>
    <w:rsid w:val="00D72AAC"/>
    <w:rsid w:val="00D7480E"/>
    <w:rsid w:val="00D76CD5"/>
    <w:rsid w:val="00D805F1"/>
    <w:rsid w:val="00D81429"/>
    <w:rsid w:val="00D8167B"/>
    <w:rsid w:val="00D83770"/>
    <w:rsid w:val="00D84E19"/>
    <w:rsid w:val="00D872DE"/>
    <w:rsid w:val="00D9042B"/>
    <w:rsid w:val="00D92FD9"/>
    <w:rsid w:val="00D95E8F"/>
    <w:rsid w:val="00D97E8C"/>
    <w:rsid w:val="00D97FEC"/>
    <w:rsid w:val="00DA01CD"/>
    <w:rsid w:val="00DA2F39"/>
    <w:rsid w:val="00DA52EE"/>
    <w:rsid w:val="00DA7ECE"/>
    <w:rsid w:val="00DA7F1E"/>
    <w:rsid w:val="00DB024D"/>
    <w:rsid w:val="00DB0D1A"/>
    <w:rsid w:val="00DB0FC0"/>
    <w:rsid w:val="00DB1A85"/>
    <w:rsid w:val="00DB241B"/>
    <w:rsid w:val="00DB3C85"/>
    <w:rsid w:val="00DB5504"/>
    <w:rsid w:val="00DB56C8"/>
    <w:rsid w:val="00DB5C67"/>
    <w:rsid w:val="00DB5D5D"/>
    <w:rsid w:val="00DB6686"/>
    <w:rsid w:val="00DB7DDA"/>
    <w:rsid w:val="00DC0EB0"/>
    <w:rsid w:val="00DC3281"/>
    <w:rsid w:val="00DC74F4"/>
    <w:rsid w:val="00DC7DD9"/>
    <w:rsid w:val="00DD1E83"/>
    <w:rsid w:val="00DD244E"/>
    <w:rsid w:val="00DD4D28"/>
    <w:rsid w:val="00DE2F05"/>
    <w:rsid w:val="00DE3472"/>
    <w:rsid w:val="00DE36C7"/>
    <w:rsid w:val="00DE5EF5"/>
    <w:rsid w:val="00DE7704"/>
    <w:rsid w:val="00DF277A"/>
    <w:rsid w:val="00DF471A"/>
    <w:rsid w:val="00DF5470"/>
    <w:rsid w:val="00DF6D93"/>
    <w:rsid w:val="00DF71D9"/>
    <w:rsid w:val="00DF7A17"/>
    <w:rsid w:val="00E04A73"/>
    <w:rsid w:val="00E05F43"/>
    <w:rsid w:val="00E071C9"/>
    <w:rsid w:val="00E14E85"/>
    <w:rsid w:val="00E16A73"/>
    <w:rsid w:val="00E208FB"/>
    <w:rsid w:val="00E213AB"/>
    <w:rsid w:val="00E21BF4"/>
    <w:rsid w:val="00E227FA"/>
    <w:rsid w:val="00E2308A"/>
    <w:rsid w:val="00E26F27"/>
    <w:rsid w:val="00E31332"/>
    <w:rsid w:val="00E32166"/>
    <w:rsid w:val="00E354A4"/>
    <w:rsid w:val="00E362DF"/>
    <w:rsid w:val="00E371E9"/>
    <w:rsid w:val="00E37502"/>
    <w:rsid w:val="00E42422"/>
    <w:rsid w:val="00E429B6"/>
    <w:rsid w:val="00E43E66"/>
    <w:rsid w:val="00E4452E"/>
    <w:rsid w:val="00E46800"/>
    <w:rsid w:val="00E533AF"/>
    <w:rsid w:val="00E53DC9"/>
    <w:rsid w:val="00E55E0C"/>
    <w:rsid w:val="00E602B6"/>
    <w:rsid w:val="00E60B6B"/>
    <w:rsid w:val="00E614ED"/>
    <w:rsid w:val="00E63340"/>
    <w:rsid w:val="00E65E51"/>
    <w:rsid w:val="00E67227"/>
    <w:rsid w:val="00E72D69"/>
    <w:rsid w:val="00E73740"/>
    <w:rsid w:val="00E74DB6"/>
    <w:rsid w:val="00E80E47"/>
    <w:rsid w:val="00E82E1A"/>
    <w:rsid w:val="00E83FFA"/>
    <w:rsid w:val="00E86667"/>
    <w:rsid w:val="00E86DE9"/>
    <w:rsid w:val="00E87B6F"/>
    <w:rsid w:val="00E87D3F"/>
    <w:rsid w:val="00E87E9A"/>
    <w:rsid w:val="00E90D5C"/>
    <w:rsid w:val="00E942E5"/>
    <w:rsid w:val="00E95783"/>
    <w:rsid w:val="00E96598"/>
    <w:rsid w:val="00EA2CB3"/>
    <w:rsid w:val="00EA2CB9"/>
    <w:rsid w:val="00EA5180"/>
    <w:rsid w:val="00EA5E60"/>
    <w:rsid w:val="00EA5F35"/>
    <w:rsid w:val="00EA740D"/>
    <w:rsid w:val="00EA78FF"/>
    <w:rsid w:val="00EB1D34"/>
    <w:rsid w:val="00EB54A7"/>
    <w:rsid w:val="00EC2393"/>
    <w:rsid w:val="00EC2E3B"/>
    <w:rsid w:val="00EC4243"/>
    <w:rsid w:val="00EC501F"/>
    <w:rsid w:val="00EC657B"/>
    <w:rsid w:val="00ED0626"/>
    <w:rsid w:val="00ED1FC8"/>
    <w:rsid w:val="00ED4668"/>
    <w:rsid w:val="00ED670B"/>
    <w:rsid w:val="00ED7832"/>
    <w:rsid w:val="00ED7871"/>
    <w:rsid w:val="00ED7FE5"/>
    <w:rsid w:val="00EE05A0"/>
    <w:rsid w:val="00EE2106"/>
    <w:rsid w:val="00EE2555"/>
    <w:rsid w:val="00EE3B9F"/>
    <w:rsid w:val="00EE52C7"/>
    <w:rsid w:val="00EE53AE"/>
    <w:rsid w:val="00EE643F"/>
    <w:rsid w:val="00EE7BC8"/>
    <w:rsid w:val="00EF393C"/>
    <w:rsid w:val="00EF3AC8"/>
    <w:rsid w:val="00EF4C0C"/>
    <w:rsid w:val="00EF5465"/>
    <w:rsid w:val="00EF614C"/>
    <w:rsid w:val="00EF6DAE"/>
    <w:rsid w:val="00EF7444"/>
    <w:rsid w:val="00EF75B3"/>
    <w:rsid w:val="00EF7EA0"/>
    <w:rsid w:val="00F019BC"/>
    <w:rsid w:val="00F06AC0"/>
    <w:rsid w:val="00F137CF"/>
    <w:rsid w:val="00F174D1"/>
    <w:rsid w:val="00F208EE"/>
    <w:rsid w:val="00F210C5"/>
    <w:rsid w:val="00F22FFB"/>
    <w:rsid w:val="00F24495"/>
    <w:rsid w:val="00F2470A"/>
    <w:rsid w:val="00F256DC"/>
    <w:rsid w:val="00F273B2"/>
    <w:rsid w:val="00F342D6"/>
    <w:rsid w:val="00F35DA2"/>
    <w:rsid w:val="00F36930"/>
    <w:rsid w:val="00F45CE7"/>
    <w:rsid w:val="00F50F5C"/>
    <w:rsid w:val="00F52C77"/>
    <w:rsid w:val="00F56E73"/>
    <w:rsid w:val="00F61CF3"/>
    <w:rsid w:val="00F6213C"/>
    <w:rsid w:val="00F6251F"/>
    <w:rsid w:val="00F62F99"/>
    <w:rsid w:val="00F631F1"/>
    <w:rsid w:val="00F64330"/>
    <w:rsid w:val="00F655B1"/>
    <w:rsid w:val="00F669B2"/>
    <w:rsid w:val="00F709BE"/>
    <w:rsid w:val="00F754BA"/>
    <w:rsid w:val="00F756B2"/>
    <w:rsid w:val="00F758B4"/>
    <w:rsid w:val="00F77B8F"/>
    <w:rsid w:val="00F77FC8"/>
    <w:rsid w:val="00F807AF"/>
    <w:rsid w:val="00F82443"/>
    <w:rsid w:val="00F842FB"/>
    <w:rsid w:val="00F84E39"/>
    <w:rsid w:val="00F85EAD"/>
    <w:rsid w:val="00F86BE6"/>
    <w:rsid w:val="00F86F8C"/>
    <w:rsid w:val="00F8757B"/>
    <w:rsid w:val="00F87B76"/>
    <w:rsid w:val="00F90294"/>
    <w:rsid w:val="00F902B6"/>
    <w:rsid w:val="00F91FDE"/>
    <w:rsid w:val="00F928D4"/>
    <w:rsid w:val="00F93311"/>
    <w:rsid w:val="00F93CDA"/>
    <w:rsid w:val="00F93E00"/>
    <w:rsid w:val="00F95A3A"/>
    <w:rsid w:val="00F9661F"/>
    <w:rsid w:val="00F97B6E"/>
    <w:rsid w:val="00FA0701"/>
    <w:rsid w:val="00FA087A"/>
    <w:rsid w:val="00FA0F14"/>
    <w:rsid w:val="00FA2025"/>
    <w:rsid w:val="00FA285F"/>
    <w:rsid w:val="00FA311A"/>
    <w:rsid w:val="00FA4CB1"/>
    <w:rsid w:val="00FA4D54"/>
    <w:rsid w:val="00FB6063"/>
    <w:rsid w:val="00FB7FEC"/>
    <w:rsid w:val="00FC05B9"/>
    <w:rsid w:val="00FC12B9"/>
    <w:rsid w:val="00FC1477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1D0C"/>
    <w:rsid w:val="00FE1F65"/>
    <w:rsid w:val="00FE21F4"/>
    <w:rsid w:val="00FE2442"/>
    <w:rsid w:val="00FE34EE"/>
    <w:rsid w:val="00FE6093"/>
    <w:rsid w:val="00FE7CA1"/>
    <w:rsid w:val="00FE7EEE"/>
    <w:rsid w:val="00FF059A"/>
    <w:rsid w:val="00FF1447"/>
    <w:rsid w:val="00FF228C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1B4BFF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Revisjon">
    <w:name w:val="Revision"/>
    <w:hidden/>
    <w:uiPriority w:val="99"/>
    <w:semiHidden/>
    <w:rsid w:val="003F2211"/>
    <w:pPr>
      <w:spacing w:before="0" w:line="240" w:lineRule="auto"/>
      <w:ind w:left="0" w:right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s://www.nve.no/naturfare/utredning-av-naturfare/om-kart-og-kartlegging-av-naturfare/om-kartlegging-av-flaumfare/aktsomhetskart-for-flom/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yr.no/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s://vegkart.atlas.vegvesen.no/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varsom.no/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yperlink" Target="https://nve.no/naturfare/utredning-av-naturfare/flom-og-skredfare-i-din-kommune/" TargetMode="External"/><Relationship Id="rId31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://www.v&#230;rio.no" TargetMode="Externa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9331A"/>
    <w:rsid w:val="000F438A"/>
    <w:rsid w:val="000F6067"/>
    <w:rsid w:val="00111692"/>
    <w:rsid w:val="00166774"/>
    <w:rsid w:val="0018309E"/>
    <w:rsid w:val="001C1EA7"/>
    <w:rsid w:val="001D7380"/>
    <w:rsid w:val="00235E70"/>
    <w:rsid w:val="002F5B7E"/>
    <w:rsid w:val="003229C5"/>
    <w:rsid w:val="003C2E40"/>
    <w:rsid w:val="00430944"/>
    <w:rsid w:val="00465223"/>
    <w:rsid w:val="004734A4"/>
    <w:rsid w:val="004951F8"/>
    <w:rsid w:val="004D0C7C"/>
    <w:rsid w:val="004D3D95"/>
    <w:rsid w:val="005D4219"/>
    <w:rsid w:val="00622E73"/>
    <w:rsid w:val="00654B82"/>
    <w:rsid w:val="006920B0"/>
    <w:rsid w:val="00793C7F"/>
    <w:rsid w:val="007D4C0D"/>
    <w:rsid w:val="00820EA7"/>
    <w:rsid w:val="00833B95"/>
    <w:rsid w:val="00833E90"/>
    <w:rsid w:val="008A358B"/>
    <w:rsid w:val="008E69B2"/>
    <w:rsid w:val="00952B6C"/>
    <w:rsid w:val="00955634"/>
    <w:rsid w:val="00992A5A"/>
    <w:rsid w:val="009C16BC"/>
    <w:rsid w:val="00A45BFA"/>
    <w:rsid w:val="00AE05D8"/>
    <w:rsid w:val="00AF19B0"/>
    <w:rsid w:val="00DE1AF7"/>
    <w:rsid w:val="00DF48ED"/>
    <w:rsid w:val="00E37390"/>
    <w:rsid w:val="00E41B07"/>
    <w:rsid w:val="00E5130F"/>
    <w:rsid w:val="00E91D88"/>
    <w:rsid w:val="00EE55C1"/>
    <w:rsid w:val="00EF2AA2"/>
    <w:rsid w:val="00F0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root>
  <tittel> Plan for håndtering av skred og flom</tittel>
  <doktyp>Planer</doktyp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Props1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9B369B-CCEA-4D8F-9E4F-1534FE2AD680}">
  <ds:schemaRefs/>
</ds:datastoreItem>
</file>

<file path=customXml/itemProps3.xml><?xml version="1.0" encoding="utf-8"?>
<ds:datastoreItem xmlns:ds="http://schemas.openxmlformats.org/officeDocument/2006/customXml" ds:itemID="{08FE5162-EFFA-40CB-8C0D-5D22EA1B0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894</TotalTime>
  <Pages>4</Pages>
  <Words>503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Sandbakken, Sondre Mørdre</cp:lastModifiedBy>
  <cp:revision>378</cp:revision>
  <cp:lastPrinted>2020-03-23T14:02:00Z</cp:lastPrinted>
  <dcterms:created xsi:type="dcterms:W3CDTF">2020-03-23T14:00:00Z</dcterms:created>
  <dcterms:modified xsi:type="dcterms:W3CDTF">2026-09-03T07:02:00Z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